
<file path=[Content_Types].xml><?xml version="1.0" encoding="utf-8"?>
<Types xmlns="http://schemas.openxmlformats.org/package/2006/content-types">
  <Default Extension="bin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tag w:val="{&quot;templafy&quot;:{&quot;assetId&quot;:&quot;638073086083077971&quot;,&quot;textElementPlaceholderName&quot;:&quot;TextElement2&quot;,&quot;replaceOnUpdate&quot;:false,&quot;type&quot;:&quot;textElement&quot;}}"/>
        <w:id w:val="1916664427"/>
        <w:placeholder>
          <w:docPart w:val="1E9E40C8BEEB425C93648EC413B9D63B"/>
        </w:placeholder>
      </w:sdtPr>
      <w:sdtContent>
        <w:p w:rsidR="00C274BF" w:rsidRDefault="00FF3E88" w14:paraId="058966A6" w14:textId="7323A288">
          <w:r>
            <w:t xml:space="preserve">Tekstelement keuze </w:t>
          </w:r>
          <w:r w:rsidR="00905CEE">
            <w:t>NNPNP</w:t>
          </w:r>
        </w:p>
      </w:sdtContent>
    </w:sdt>
    <w:p w:rsidRPr="00E2213D" w:rsidR="003601A3" w:rsidP="003601A3" w:rsidRDefault="003601A3" w14:paraId="1467CAAC" w14:textId="77777777">
      <w:pPr>
        <w:spacing w:line="276" w:lineRule="auto"/>
        <w:rPr>
          <w:rFonts w:eastAsia="Calibri" w:cstheme="minorHAnsi"/>
        </w:rPr>
      </w:pPr>
      <w:r w:rsidRPr="00E2213D">
        <w:rPr>
          <w:rFonts w:eastAsia="Calibri" w:cstheme="minorHAnsi"/>
        </w:rPr>
        <w:t>U heeft een lening aangevraagd. Wij hebben getoetst of uw aanvraag voldoet aan onze voorwaarden uit onze verordening. In deze brief leest u wat dit voor u betekent.</w:t>
      </w:r>
    </w:p>
    <w:p w:rsidRPr="007B22A5" w:rsidR="003601A3" w:rsidP="003601A3" w:rsidRDefault="003601A3" w14:paraId="6CD6DC68" w14:textId="77777777"/>
    <w:p w:rsidRPr="007B22A5" w:rsidR="003601A3" w:rsidP="003601A3" w:rsidRDefault="003601A3" w14:paraId="09D27D44" w14:textId="77777777">
      <w:pPr>
        <w:rPr>
          <w:b/>
        </w:rPr>
      </w:pPr>
      <w:r w:rsidRPr="007B22A5">
        <w:rPr>
          <w:b/>
        </w:rPr>
        <w:t xml:space="preserve">U kunt vanaf nu uw aanvraag bij </w:t>
      </w:r>
      <w:proofErr w:type="spellStart"/>
      <w:r w:rsidRPr="007B22A5">
        <w:rPr>
          <w:b/>
        </w:rPr>
        <w:t>SVn</w:t>
      </w:r>
      <w:proofErr w:type="spellEnd"/>
      <w:r w:rsidRPr="007B22A5">
        <w:rPr>
          <w:b/>
        </w:rPr>
        <w:t xml:space="preserve"> doen</w:t>
      </w:r>
    </w:p>
    <w:p w:rsidRPr="00E2213D" w:rsidR="003601A3" w:rsidP="003601A3" w:rsidRDefault="003601A3" w14:paraId="6B1C5A5D" w14:textId="77777777">
      <w:pPr>
        <w:spacing w:line="276" w:lineRule="auto"/>
        <w:rPr>
          <w:rFonts w:eastAsia="Calibri" w:cstheme="minorHAnsi"/>
        </w:rPr>
      </w:pPr>
      <w:r w:rsidRPr="00E2213D">
        <w:rPr>
          <w:rFonts w:eastAsia="Calibri" w:cstheme="minorHAnsi"/>
        </w:rPr>
        <w:t xml:space="preserve">In het schema hieronder ziet u alle informatie van de lening die u kunt aanvragen bij </w:t>
      </w:r>
      <w:proofErr w:type="spellStart"/>
      <w:r w:rsidRPr="00E2213D">
        <w:rPr>
          <w:rFonts w:eastAsia="Calibri" w:cstheme="minorHAnsi"/>
        </w:rPr>
        <w:t>SVn</w:t>
      </w:r>
      <w:proofErr w:type="spellEnd"/>
      <w:r w:rsidRPr="00E2213D">
        <w:rPr>
          <w:rFonts w:eastAsia="Calibri" w:cstheme="minorHAnsi"/>
        </w:rPr>
        <w:t xml:space="preserve">. Deze toewijzing heeft u nodig bij het aanvragen van uw lening bij </w:t>
      </w:r>
      <w:proofErr w:type="spellStart"/>
      <w:r w:rsidRPr="00E2213D">
        <w:rPr>
          <w:rFonts w:eastAsia="Calibri" w:cstheme="minorHAnsi"/>
        </w:rPr>
        <w:t>SVn</w:t>
      </w:r>
      <w:proofErr w:type="spellEnd"/>
      <w:r w:rsidRPr="00E2213D">
        <w:rPr>
          <w:rFonts w:eastAsia="Calibri" w:cstheme="minorHAnsi"/>
        </w:rPr>
        <w:t>, bewaart u deze dus goed.</w:t>
      </w:r>
    </w:p>
    <w:p w:rsidRPr="007B22A5" w:rsidR="003601A3" w:rsidP="003601A3" w:rsidRDefault="003601A3" w14:paraId="39C3989F" w14:textId="7777777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3601A3" w:rsidTr="003A6F4F" w14:paraId="6D5DB7FA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22A5" w:rsidR="003601A3" w:rsidP="003A6F4F" w:rsidRDefault="003601A3" w14:paraId="1FC2E8E6" w14:textId="77777777">
            <w:pPr>
              <w:spacing w:line="276" w:lineRule="auto"/>
            </w:pPr>
            <w:r w:rsidRPr="007B22A5">
              <w:t>Kenmerk</w:t>
            </w:r>
          </w:p>
        </w:tc>
        <w:sdt>
          <w:sdtPr>
            <w:alias w:val="{{Form.Zaaknummer}}"/>
            <w:tag w:val="{&quot;templafy&quot;:{&quot;binding&quot;:&quot;{{Form.Zaaknummer}}&quot;,&quot;visibility&quot;:&quot;&quot;,&quot;disableUpdates&quot;:false,&quot;removeAndKeepContent&quot;:false,&quot;type&quot;:&quot;text&quot;}}"/>
            <w:id w:val="-792824628"/>
            <w:placeholder>
              <w:docPart w:val="176370C61C5F448ABB04F1DC4A6967EC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Pr="006F68CF" w:rsidR="003601A3" w:rsidP="003A6F4F" w:rsidRDefault="002622D6" w14:paraId="136D90EE" w14:textId="05309713">
                <w:pPr>
                  <w:spacing w:line="276" w:lineRule="auto"/>
                </w:pPr>
                <w:r w:rsidRPr="00C8372E">
                  <w:rPr>
                    <w:rStyle w:val="Tekstvantijdelijkeaanduiding"/>
                  </w:rPr>
                  <w:t>Zaaknummer</w:t>
                </w:r>
              </w:p>
            </w:tc>
          </w:sdtContent>
        </w:sdt>
      </w:tr>
      <w:tr w:rsidR="003601A3" w:rsidTr="003A6F4F" w14:paraId="7FA71C74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E5BCD" w:rsidR="003601A3" w:rsidP="003A6F4F" w:rsidRDefault="003601A3" w14:paraId="3F67D088" w14:textId="77777777">
            <w:pPr>
              <w:spacing w:line="276" w:lineRule="auto"/>
            </w:pPr>
            <w:r w:rsidRPr="00FE5BCD">
              <w:t>Datum</w:t>
            </w:r>
          </w:p>
        </w:tc>
        <w:sdt>
          <w:sdtPr>
            <w:alias w:val="{{FormatDateTime(Form.Datum, &quot;d MMMM yyyy&quot;)}}"/>
            <w:tag w:val="{&quot;templafy&quot;:{&quot;binding&quot;:&quot;{{FormatDateTime(Form.Datum, \&quot;d MMMM yyyy\&quot;)}}&quot;,&quot;visibility&quot;:&quot;&quot;,&quot;disableUpdates&quot;:false,&quot;removeAndKeepContent&quot;:false,&quot;type&quot;:&quot;text&quot;}}"/>
            <w:id w:val="1823456670"/>
            <w:placeholder>
              <w:docPart w:val="5942D451549B4E9EB1A40AFEADDD0B41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Pr="00FE5BCD" w:rsidR="003601A3" w:rsidP="003A6F4F" w:rsidRDefault="002622D6" w14:paraId="0CB7BBAA" w14:textId="1A145E1E">
                <w:pPr>
                  <w:spacing w:line="276" w:lineRule="auto"/>
                </w:pPr>
                <w:r w:rsidRPr="00C8372E">
                  <w:rPr>
                    <w:rStyle w:val="Tekstvantijdelijkeaanduiding"/>
                  </w:rPr>
                  <w:t>Datum</w:t>
                </w:r>
              </w:p>
            </w:tc>
          </w:sdtContent>
        </w:sdt>
      </w:tr>
      <w:tr w:rsidR="003601A3" w:rsidTr="003A6F4F" w14:paraId="01DB7941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22A5" w:rsidR="003601A3" w:rsidP="003A6F4F" w:rsidRDefault="003601A3" w14:paraId="48FB9B15" w14:textId="77777777">
            <w:pPr>
              <w:spacing w:line="276" w:lineRule="auto"/>
            </w:pPr>
            <w:r w:rsidRPr="007B22A5">
              <w:t>Beschikbaar gesteld door</w:t>
            </w:r>
          </w:p>
        </w:tc>
        <w:tc>
          <w:tcPr>
            <w:tcW w:w="5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66F1" w:rsidR="003601A3" w:rsidP="003A6F4F" w:rsidRDefault="003601A3" w14:paraId="777941BA" w14:textId="77777777">
            <w:pPr>
              <w:spacing w:line="276" w:lineRule="auto"/>
            </w:pPr>
            <w:r w:rsidRPr="009966F1">
              <w:t>Gemeente Helmond</w:t>
            </w:r>
          </w:p>
        </w:tc>
      </w:tr>
      <w:tr w:rsidR="003601A3" w:rsidTr="003A6F4F" w14:paraId="5D20B8F0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22A5" w:rsidR="003601A3" w:rsidP="003A6F4F" w:rsidRDefault="003601A3" w14:paraId="5BC76FAE" w14:textId="77777777">
            <w:pPr>
              <w:spacing w:line="276" w:lineRule="auto"/>
            </w:pPr>
            <w:r w:rsidRPr="007B22A5">
              <w:t>Volledige naam lening</w:t>
            </w:r>
          </w:p>
        </w:tc>
        <w:tc>
          <w:tcPr>
            <w:tcW w:w="5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66F1" w:rsidR="003601A3" w:rsidP="003A6F4F" w:rsidRDefault="003601A3" w14:paraId="0D14417B" w14:textId="77777777">
            <w:pPr>
              <w:spacing w:line="276" w:lineRule="auto"/>
            </w:pPr>
            <w:r>
              <w:t>Starters</w:t>
            </w:r>
            <w:r w:rsidRPr="009966F1">
              <w:t>lening</w:t>
            </w:r>
          </w:p>
        </w:tc>
      </w:tr>
      <w:tr w:rsidR="003601A3" w:rsidTr="003A6F4F" w14:paraId="2635FE93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22A5" w:rsidR="003601A3" w:rsidP="003A6F4F" w:rsidRDefault="003601A3" w14:paraId="4B63C44D" w14:textId="2A923C1F">
            <w:pPr>
              <w:spacing w:line="276" w:lineRule="auto"/>
            </w:pPr>
            <w:r>
              <w:t>Maximaal b</w:t>
            </w:r>
            <w:r w:rsidRPr="007B22A5">
              <w:t>edrag lening</w:t>
            </w:r>
            <w:r w:rsidR="002D7673">
              <w:t>*</w:t>
            </w:r>
          </w:p>
        </w:tc>
        <w:tc>
          <w:tcPr>
            <w:tcW w:w="5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66F1" w:rsidR="003601A3" w:rsidP="003A6F4F" w:rsidRDefault="0097184D" w14:paraId="4D6E9424" w14:textId="42DAE539">
            <w:pPr>
              <w:spacing w:line="276" w:lineRule="auto"/>
            </w:pPr>
            <w:r>
              <w:t xml:space="preserve">€ </w:t>
            </w:r>
            <w:sdt>
              <w:sdtPr>
                <w:alias w:val="{{Form.BedragLening}}"/>
                <w:tag w:val="{&quot;templafy&quot;:{&quot;binding&quot;:&quot;{{Form.BedragLening}}&quot;,&quot;visibility&quot;:&quot;&quot;,&quot;disableUpdates&quot;:false,&quot;removeAndKeepContent&quot;:false,&quot;type&quot;:&quot;text&quot;}}"/>
                <w:id w:val="-508523099"/>
                <w:placeholder>
                  <w:docPart w:val="0EC4072309754A84948D5B91585CB399"/>
                </w:placeholder>
                <w:showingPlcHdr/>
              </w:sdtPr>
              <w:sdtContent>
                <w:r w:rsidRPr="00C8372E" w:rsidR="002622D6">
                  <w:rPr>
                    <w:rStyle w:val="Tekstvantijdelijkeaanduiding"/>
                  </w:rPr>
                  <w:t>BedragLening</w:t>
                </w:r>
              </w:sdtContent>
            </w:sdt>
          </w:p>
        </w:tc>
      </w:tr>
      <w:tr w:rsidR="003601A3" w:rsidTr="003A6F4F" w14:paraId="73E9B66E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22A5" w:rsidR="003601A3" w:rsidP="003A6F4F" w:rsidRDefault="003601A3" w14:paraId="00740A8C" w14:textId="77777777">
            <w:pPr>
              <w:spacing w:line="276" w:lineRule="auto"/>
            </w:pPr>
            <w:r w:rsidRPr="007B22A5">
              <w:t>Achternaam aanvrager</w:t>
            </w:r>
          </w:p>
        </w:tc>
        <w:tc>
          <w:tcPr>
            <w:tcW w:w="5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66F1" w:rsidR="003601A3" w:rsidP="003A6F4F" w:rsidRDefault="00000000" w14:paraId="7EC558B9" w14:textId="099F5D3F">
            <w:sdt>
              <w:sdtPr>
                <w:alias w:val="{{Form.VoorvoegselAchternaam}}"/>
                <w:tag w:val="{&quot;templafy&quot;:{&quot;binding&quot;:&quot;{{Form.VoorvoegselAchternaam}}&quot;,&quot;visibility&quot;:&quot;&quot;,&quot;disableUpdates&quot;:false,&quot;removeAndKeepContent&quot;:false,&quot;type&quot;:&quot;text&quot;}}"/>
                <w:id w:val="265813801"/>
                <w:placeholder>
                  <w:docPart w:val="202A4C1B579B4330A3AB454E694F9787"/>
                </w:placeholder>
                <w:showingPlcHdr/>
              </w:sdtPr>
              <w:sdtContent>
                <w:r w:rsidRPr="008C3FF9" w:rsidR="002759E3">
                  <w:rPr>
                    <w:rStyle w:val="Tekstvantijdelijkeaanduiding"/>
                  </w:rPr>
                  <w:t>VoorvoegselAchternaam</w:t>
                </w:r>
              </w:sdtContent>
            </w:sdt>
            <w:r w:rsidR="002759E3">
              <w:t xml:space="preserve"> </w:t>
            </w:r>
            <w:sdt>
              <w:sdtPr>
                <w:alias w:val="{{Form.AchternaamAanvrager}}"/>
                <w:tag w:val="{&quot;templafy&quot;:{&quot;binding&quot;:&quot;{{Form.AchternaamAanvrager}}&quot;,&quot;visibility&quot;:&quot;&quot;,&quot;disableUpdates&quot;:false,&quot;removeAndKeepContent&quot;:false,&quot;type&quot;:&quot;text&quot;}}"/>
                <w:id w:val="659663080"/>
                <w:placeholder>
                  <w:docPart w:val="3F2A99EEB67142D4BC0776936E050096"/>
                </w:placeholder>
                <w:showingPlcHdr/>
              </w:sdtPr>
              <w:sdtContent>
                <w:r w:rsidRPr="008C3FF9" w:rsidR="002759E3">
                  <w:rPr>
                    <w:rStyle w:val="Tekstvantijdelijkeaanduiding"/>
                  </w:rPr>
                  <w:t>AchternaamAanvrager</w:t>
                </w:r>
              </w:sdtContent>
            </w:sdt>
          </w:p>
        </w:tc>
      </w:tr>
      <w:tr w:rsidR="003601A3" w:rsidTr="003A6F4F" w14:paraId="053A4B46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22A5" w:rsidR="003601A3" w:rsidP="003A6F4F" w:rsidRDefault="003601A3" w14:paraId="68087DB0" w14:textId="77777777">
            <w:pPr>
              <w:spacing w:line="276" w:lineRule="auto"/>
            </w:pPr>
            <w:r w:rsidRPr="007B22A5">
              <w:t>Postcode</w:t>
            </w:r>
          </w:p>
        </w:tc>
        <w:sdt>
          <w:sdtPr>
            <w:alias w:val="{{Form.PostcodeAanvrager}}"/>
            <w:tag w:val="{&quot;templafy&quot;:{&quot;binding&quot;:&quot;{{Form.PostcodeAanvrager}}&quot;,&quot;visibility&quot;:&quot;&quot;,&quot;disableUpdates&quot;:false,&quot;removeAndKeepContent&quot;:false,&quot;type&quot;:&quot;text&quot;}}"/>
            <w:id w:val="138089984"/>
            <w:placeholder>
              <w:docPart w:val="3167FA8C37CD4A81AD7792E186CE45C5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Pr="009966F1" w:rsidR="003601A3" w:rsidP="003A6F4F" w:rsidRDefault="002759E3" w14:paraId="28CAC026" w14:textId="3C8FECB9">
                <w:pPr>
                  <w:spacing w:line="276" w:lineRule="auto"/>
                </w:pPr>
                <w:r w:rsidRPr="008C3FF9">
                  <w:rPr>
                    <w:rStyle w:val="Tekstvantijdelijkeaanduiding"/>
                  </w:rPr>
                  <w:t>PostcodeAanvrager</w:t>
                </w:r>
              </w:p>
            </w:tc>
          </w:sdtContent>
        </w:sdt>
      </w:tr>
      <w:tr w:rsidR="003601A3" w:rsidTr="003A6F4F" w14:paraId="7FEB0CCE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22A5" w:rsidR="003601A3" w:rsidP="003A6F4F" w:rsidRDefault="003601A3" w14:paraId="28666B43" w14:textId="77777777">
            <w:pPr>
              <w:spacing w:line="276" w:lineRule="auto"/>
            </w:pPr>
            <w:r w:rsidRPr="007B22A5">
              <w:t>Huisnummer</w:t>
            </w:r>
          </w:p>
        </w:tc>
        <w:sdt>
          <w:sdtPr>
            <w:alias w:val="{{Form.HuisnummerAanvrager}}"/>
            <w:tag w:val="{&quot;templafy&quot;:{&quot;binding&quot;:&quot;{{Form.HuisnummerAanvrager}}&quot;,&quot;visibility&quot;:&quot;&quot;,&quot;disableUpdates&quot;:false,&quot;removeAndKeepContent&quot;:false,&quot;type&quot;:&quot;text&quot;}}"/>
            <w:id w:val="50435611"/>
            <w:placeholder>
              <w:docPart w:val="D07D800C3885469CBD09FC9AA6A71040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Pr="009966F1" w:rsidR="003601A3" w:rsidP="003A6F4F" w:rsidRDefault="002759E3" w14:paraId="7C2DB0F8" w14:textId="430B8350">
                <w:pPr>
                  <w:spacing w:line="276" w:lineRule="auto"/>
                </w:pPr>
                <w:r w:rsidRPr="008C3FF9">
                  <w:rPr>
                    <w:rStyle w:val="Tekstvantijdelijkeaanduiding"/>
                  </w:rPr>
                  <w:t>HuisnummerAanvrager</w:t>
                </w:r>
              </w:p>
            </w:tc>
          </w:sdtContent>
        </w:sdt>
      </w:tr>
      <w:tr w:rsidR="003601A3" w:rsidTr="003A6F4F" w14:paraId="5B95046C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22A5" w:rsidR="003601A3" w:rsidP="003A6F4F" w:rsidRDefault="003601A3" w14:paraId="77573EA2" w14:textId="77777777">
            <w:pPr>
              <w:spacing w:line="276" w:lineRule="auto"/>
            </w:pPr>
            <w:r w:rsidRPr="007B22A5">
              <w:t>Toevoeging huisnummer</w:t>
            </w:r>
          </w:p>
        </w:tc>
        <w:sdt>
          <w:sdtPr>
            <w:alias w:val="{{Form.HuisnummerToevoegingAanvrager}}"/>
            <w:tag w:val="{&quot;templafy&quot;:{&quot;binding&quot;:&quot;{{Form.HuisnummerToevoegingAanvrager}}&quot;,&quot;visibility&quot;:&quot;&quot;,&quot;disableUpdates&quot;:false,&quot;removeAndKeepContent&quot;:false,&quot;type&quot;:&quot;text&quot;}}"/>
            <w:id w:val="43191500"/>
            <w:placeholder>
              <w:docPart w:val="3A5AEB679EF44F74A93C299137517893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Pr="009966F1" w:rsidR="003601A3" w:rsidP="003A6F4F" w:rsidRDefault="002749E1" w14:paraId="690ABA2B" w14:textId="0B28A2B7">
                <w:pPr>
                  <w:spacing w:line="276" w:lineRule="auto"/>
                </w:pPr>
                <w:r w:rsidRPr="00775336">
                  <w:rPr>
                    <w:rStyle w:val="Tekstvantijdelijkeaanduiding"/>
                  </w:rPr>
                  <w:t>HuisnummerToevoegingAanvrager</w:t>
                </w:r>
              </w:p>
            </w:tc>
          </w:sdtContent>
        </w:sdt>
      </w:tr>
      <w:tr w:rsidR="003601A3" w:rsidTr="003A6F4F" w14:paraId="3A6FEDC8" w14:textId="77777777">
        <w:tc>
          <w:tcPr>
            <w:tcW w:w="9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601A3" w:rsidP="003A6F4F" w:rsidRDefault="003601A3" w14:paraId="7ED78649" w14:textId="77777777">
            <w:pPr>
              <w:rPr>
                <w:rFonts w:eastAsia="Calibri" w:cstheme="minorHAnsi"/>
                <w:color w:val="000000"/>
              </w:rPr>
            </w:pPr>
          </w:p>
          <w:p w:rsidR="003601A3" w:rsidP="003A6F4F" w:rsidRDefault="003601A3" w14:paraId="2D47A3AB" w14:textId="77777777">
            <w:pPr>
              <w:rPr>
                <w:rFonts w:eastAsia="Calibri" w:cstheme="minorHAnsi"/>
                <w:color w:val="000000"/>
              </w:rPr>
            </w:pPr>
            <w:r w:rsidRPr="004E2493">
              <w:rPr>
                <w:rFonts w:eastAsia="Calibri" w:cstheme="minorHAnsi"/>
                <w:color w:val="000000"/>
              </w:rPr>
              <w:t>Gegevens onderpand (</w:t>
            </w:r>
            <w:r w:rsidRPr="004E2493">
              <w:rPr>
                <w:rFonts w:eastAsia="Calibri" w:cstheme="minorHAnsi"/>
                <w:i/>
                <w:iCs/>
                <w:color w:val="000000"/>
              </w:rPr>
              <w:t>voor dit adres is de lening bedoeld</w:t>
            </w:r>
            <w:r w:rsidRPr="004E2493">
              <w:rPr>
                <w:rFonts w:eastAsia="Calibri" w:cstheme="minorHAnsi"/>
                <w:color w:val="000000"/>
              </w:rPr>
              <w:t xml:space="preserve">): </w:t>
            </w:r>
          </w:p>
          <w:p w:rsidR="003601A3" w:rsidP="003A6F4F" w:rsidRDefault="003601A3" w14:paraId="305EA86B" w14:textId="77777777"/>
        </w:tc>
      </w:tr>
      <w:tr w:rsidR="003601A3" w:rsidTr="003A6F4F" w14:paraId="6CF5D99E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B22A5" w:rsidR="003601A3" w:rsidP="003A6F4F" w:rsidRDefault="003601A3" w14:paraId="7301F47C" w14:textId="77777777">
            <w:pPr>
              <w:spacing w:line="276" w:lineRule="auto"/>
            </w:pPr>
            <w:r w:rsidRPr="00E2213D">
              <w:rPr>
                <w:rFonts w:eastAsia="Calibri" w:cstheme="minorHAnsi"/>
                <w:color w:val="000000"/>
              </w:rPr>
              <w:t>Straat- of projectnaam</w:t>
            </w:r>
          </w:p>
        </w:tc>
        <w:sdt>
          <w:sdtPr>
            <w:rPr>
              <w:rFonts w:cs="Arial"/>
            </w:rPr>
            <w:alias w:val="{{Form.StraatOfProjectnaam}}"/>
            <w:tag w:val="{&quot;templafy&quot;:{&quot;binding&quot;:&quot;{{Form.StraatOfProjectnaam}}&quot;,&quot;visibility&quot;:&quot;&quot;,&quot;disableUpdates&quot;:false,&quot;removeAndKeepContent&quot;:false,&quot;type&quot;:&quot;text&quot;}}"/>
            <w:id w:val="-405538429"/>
            <w:placeholder>
              <w:docPart w:val="FC3E438CA2234BE182B0F59E5BE46B21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="003601A3" w:rsidP="003A6F4F" w:rsidRDefault="002759E3" w14:paraId="2D0D294A" w14:textId="57B834BE">
                <w:pPr>
                  <w:spacing w:line="276" w:lineRule="auto"/>
                  <w:rPr>
                    <w:rFonts w:cs="Arial"/>
                  </w:rPr>
                </w:pPr>
                <w:r w:rsidRPr="008C3FF9">
                  <w:rPr>
                    <w:rStyle w:val="Tekstvantijdelijkeaanduiding"/>
                  </w:rPr>
                  <w:t>StraatOfProjectnaam</w:t>
                </w:r>
              </w:p>
            </w:tc>
          </w:sdtContent>
        </w:sdt>
      </w:tr>
      <w:tr w:rsidR="003601A3" w:rsidTr="003A6F4F" w14:paraId="04F3FA81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B22A5" w:rsidR="003601A3" w:rsidP="003A6F4F" w:rsidRDefault="003601A3" w14:paraId="2EAA6528" w14:textId="77777777">
            <w:pPr>
              <w:spacing w:line="276" w:lineRule="auto"/>
            </w:pPr>
            <w:r w:rsidRPr="00E2213D">
              <w:rPr>
                <w:rFonts w:eastAsia="Calibri" w:cstheme="minorHAnsi"/>
                <w:color w:val="000000"/>
              </w:rPr>
              <w:t>Huis- of bouwnummer</w:t>
            </w:r>
          </w:p>
        </w:tc>
        <w:sdt>
          <w:sdtPr>
            <w:rPr>
              <w:rFonts w:cs="Arial"/>
            </w:rPr>
            <w:alias w:val="{{Form.HuisOfBouwnummer}}"/>
            <w:tag w:val="{&quot;templafy&quot;:{&quot;binding&quot;:&quot;{{Form.HuisOfBouwnummer}}&quot;,&quot;visibility&quot;:&quot;&quot;,&quot;disableUpdates&quot;:false,&quot;removeAndKeepContent&quot;:false,&quot;type&quot;:&quot;text&quot;}}"/>
            <w:id w:val="1176542752"/>
            <w:placeholder>
              <w:docPart w:val="924E7E15216246258BDC6F4CAAF329FC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="003601A3" w:rsidP="003A6F4F" w:rsidRDefault="002759E3" w14:paraId="59F77297" w14:textId="185EB05D">
                <w:pPr>
                  <w:spacing w:line="276" w:lineRule="auto"/>
                  <w:rPr>
                    <w:rFonts w:cs="Arial"/>
                  </w:rPr>
                </w:pPr>
                <w:r w:rsidRPr="008C3FF9">
                  <w:rPr>
                    <w:rStyle w:val="Tekstvantijdelijkeaanduiding"/>
                  </w:rPr>
                  <w:t>HuisOfBouwnummer</w:t>
                </w:r>
              </w:p>
            </w:tc>
          </w:sdtContent>
        </w:sdt>
      </w:tr>
      <w:tr w:rsidR="003601A3" w:rsidTr="003A6F4F" w14:paraId="1010EE16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213D" w:rsidR="003601A3" w:rsidP="003A6F4F" w:rsidRDefault="003601A3" w14:paraId="1EDDCCB4" w14:textId="77777777">
            <w:pPr>
              <w:spacing w:line="276" w:lineRule="auto"/>
              <w:rPr>
                <w:rFonts w:eastAsia="Calibri" w:cstheme="minorHAnsi"/>
                <w:color w:val="000000"/>
              </w:rPr>
            </w:pPr>
            <w:r w:rsidRPr="00E2213D">
              <w:rPr>
                <w:rFonts w:eastAsia="Calibri" w:cstheme="minorHAnsi"/>
                <w:color w:val="000000"/>
              </w:rPr>
              <w:t>Toevoeging huisnummer</w:t>
            </w:r>
          </w:p>
        </w:tc>
        <w:sdt>
          <w:sdtPr>
            <w:rPr>
              <w:rFonts w:cs="Arial"/>
            </w:rPr>
            <w:alias w:val="{{Form.ToevoegingHuisnummer}}"/>
            <w:tag w:val="{&quot;templafy&quot;:{&quot;binding&quot;:&quot;{{Form.ToevoegingHuisnummer}}&quot;,&quot;visibility&quot;:&quot;&quot;,&quot;disableUpdates&quot;:false,&quot;removeAndKeepContent&quot;:false,&quot;type&quot;:&quot;text&quot;}}"/>
            <w:id w:val="-559708274"/>
            <w:placeholder>
              <w:docPart w:val="34A3EAAEE6CF4E4D8360AAD2300DF607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="003601A3" w:rsidP="003A6F4F" w:rsidRDefault="002759E3" w14:paraId="3E02E4D1" w14:textId="48C3DBBA">
                <w:pPr>
                  <w:spacing w:line="276" w:lineRule="auto"/>
                  <w:rPr>
                    <w:rFonts w:cs="Arial"/>
                  </w:rPr>
                </w:pPr>
                <w:r w:rsidRPr="008C3FF9">
                  <w:rPr>
                    <w:rStyle w:val="Tekstvantijdelijkeaanduiding"/>
                  </w:rPr>
                  <w:t>ToevoegingHuisnummer</w:t>
                </w:r>
              </w:p>
            </w:tc>
          </w:sdtContent>
        </w:sdt>
      </w:tr>
      <w:tr w:rsidR="003601A3" w:rsidTr="003A6F4F" w14:paraId="62856AA6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213D" w:rsidR="003601A3" w:rsidP="003A6F4F" w:rsidRDefault="003601A3" w14:paraId="748A7265" w14:textId="77777777">
            <w:pPr>
              <w:spacing w:line="276" w:lineRule="auto"/>
              <w:rPr>
                <w:rFonts w:eastAsia="Calibri" w:cstheme="minorHAnsi"/>
                <w:color w:val="000000"/>
              </w:rPr>
            </w:pPr>
            <w:r w:rsidRPr="00E2213D">
              <w:rPr>
                <w:rFonts w:eastAsia="Calibri" w:cstheme="minorHAnsi"/>
                <w:color w:val="000000"/>
              </w:rPr>
              <w:t>Postcode</w:t>
            </w:r>
          </w:p>
        </w:tc>
        <w:sdt>
          <w:sdtPr>
            <w:rPr>
              <w:rFonts w:cs="Arial"/>
            </w:rPr>
            <w:alias w:val="{{Form.PostcodeOnderpand}}"/>
            <w:tag w:val="{&quot;templafy&quot;:{&quot;binding&quot;:&quot;{{Form.PostcodeOnderpand}}&quot;,&quot;visibility&quot;:&quot;&quot;,&quot;disableUpdates&quot;:false,&quot;removeAndKeepContent&quot;:false,&quot;type&quot;:&quot;text&quot;}}"/>
            <w:id w:val="1458751330"/>
            <w:placeholder>
              <w:docPart w:val="25F5C511BF364AD48BC16D07B0F1B1EA"/>
            </w:placeholder>
            <w:showingPlcHdr/>
          </w:sdtPr>
          <w:sdtContent>
            <w:tc>
              <w:tcPr>
                <w:tcW w:w="5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 w:rsidR="003601A3" w:rsidP="003A6F4F" w:rsidRDefault="002759E3" w14:paraId="7E537391" w14:textId="2AFED25B">
                <w:pPr>
                  <w:spacing w:line="276" w:lineRule="auto"/>
                  <w:rPr>
                    <w:rFonts w:cs="Arial"/>
                  </w:rPr>
                </w:pPr>
                <w:r w:rsidRPr="008C3FF9">
                  <w:rPr>
                    <w:rStyle w:val="Tekstvantijdelijkeaanduiding"/>
                  </w:rPr>
                  <w:t>PostcodeOnderpand</w:t>
                </w:r>
              </w:p>
            </w:tc>
          </w:sdtContent>
        </w:sdt>
      </w:tr>
      <w:tr w:rsidR="003601A3" w:rsidTr="003A6F4F" w14:paraId="1890D808" w14:textId="77777777"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213D" w:rsidR="003601A3" w:rsidP="003A6F4F" w:rsidRDefault="003601A3" w14:paraId="33594E94" w14:textId="77777777">
            <w:pPr>
              <w:spacing w:line="276" w:lineRule="auto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Plaatsnaam</w:t>
            </w:r>
          </w:p>
        </w:tc>
        <w:tc>
          <w:tcPr>
            <w:tcW w:w="5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601A3" w:rsidP="003A6F4F" w:rsidRDefault="003601A3" w14:paraId="0428494E" w14:textId="7777777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Helmond</w:t>
            </w:r>
          </w:p>
        </w:tc>
      </w:tr>
    </w:tbl>
    <w:p w:rsidRPr="00E2213D" w:rsidR="002D7673" w:rsidP="002D7673" w:rsidRDefault="002D7673" w14:paraId="224B948B" w14:textId="77777777">
      <w:pPr>
        <w:spacing w:after="200" w:line="276" w:lineRule="auto"/>
        <w:rPr>
          <w:rFonts w:eastAsia="Calibri" w:cstheme="minorHAnsi"/>
          <w:color w:val="000000"/>
        </w:rPr>
      </w:pPr>
      <w:r w:rsidRPr="00E2213D">
        <w:rPr>
          <w:rFonts w:eastAsia="Calibri" w:cstheme="minorHAnsi"/>
        </w:rPr>
        <w:t xml:space="preserve">*dit is het maximale leenbedrag inclusief </w:t>
      </w:r>
      <w:r w:rsidRPr="00E2213D">
        <w:rPr>
          <w:rFonts w:eastAsia="Calibri" w:cstheme="minorHAnsi"/>
          <w:color w:val="000000"/>
        </w:rPr>
        <w:t xml:space="preserve">afsluitkosten </w:t>
      </w:r>
      <w:proofErr w:type="spellStart"/>
      <w:r w:rsidRPr="00E2213D">
        <w:rPr>
          <w:rFonts w:eastAsia="Calibri" w:cstheme="minorHAnsi"/>
          <w:color w:val="000000"/>
        </w:rPr>
        <w:t>SVn</w:t>
      </w:r>
      <w:proofErr w:type="spellEnd"/>
      <w:r w:rsidRPr="00E2213D">
        <w:rPr>
          <w:rFonts w:eastAsia="Calibri" w:cstheme="minorHAnsi"/>
          <w:color w:val="000000"/>
        </w:rPr>
        <w:t xml:space="preserve"> en borgtochtprovisie NHG.</w:t>
      </w:r>
    </w:p>
    <w:p w:rsidRPr="007B22A5" w:rsidR="002D7673" w:rsidP="003601A3" w:rsidRDefault="002D7673" w14:paraId="2E690CE1" w14:textId="77777777"/>
    <w:p w:rsidRPr="00E2213D" w:rsidR="003601A3" w:rsidP="003601A3" w:rsidRDefault="003601A3" w14:paraId="611040AD" w14:textId="77777777">
      <w:pPr>
        <w:spacing w:line="276" w:lineRule="auto"/>
        <w:contextualSpacing/>
        <w:rPr>
          <w:rFonts w:eastAsia="Calibri" w:cstheme="minorHAnsi"/>
          <w:b/>
          <w:color w:val="000000"/>
        </w:rPr>
      </w:pPr>
      <w:r w:rsidRPr="00E2213D">
        <w:rPr>
          <w:rFonts w:eastAsia="Calibri" w:cstheme="minorHAnsi"/>
          <w:b/>
          <w:color w:val="000000"/>
        </w:rPr>
        <w:t>U kunt bezwaar maken</w:t>
      </w:r>
    </w:p>
    <w:p w:rsidRPr="00E2213D" w:rsidR="003601A3" w:rsidP="003601A3" w:rsidRDefault="003601A3" w14:paraId="478E1A3E" w14:textId="77777777">
      <w:pPr>
        <w:spacing w:line="276" w:lineRule="auto"/>
        <w:contextualSpacing/>
        <w:rPr>
          <w:rFonts w:eastAsia="Calibri" w:cstheme="minorHAnsi"/>
          <w:color w:val="000000"/>
        </w:rPr>
      </w:pPr>
      <w:r w:rsidRPr="00E2213D">
        <w:rPr>
          <w:rFonts w:eastAsia="Calibri" w:cstheme="minorHAnsi"/>
          <w:color w:val="000000"/>
        </w:rPr>
        <w:t xml:space="preserve">Bent u het niet eens met onze toewijzing? Dan heeft u het recht om hiertegen bezwaar te maken volgens de Algemene wet bestuursrecht. </w:t>
      </w:r>
    </w:p>
    <w:p w:rsidRPr="00E2213D" w:rsidR="003601A3" w:rsidP="003601A3" w:rsidRDefault="003601A3" w14:paraId="31919DDB" w14:textId="77777777">
      <w:pPr>
        <w:spacing w:line="276" w:lineRule="auto"/>
        <w:rPr>
          <w:rFonts w:eastAsia="Calibri" w:cstheme="minorHAnsi"/>
          <w:b/>
        </w:rPr>
      </w:pPr>
    </w:p>
    <w:p w:rsidRPr="002D7673" w:rsidR="002D7673" w:rsidP="002D7673" w:rsidRDefault="003601A3" w14:paraId="2DEB80BB" w14:textId="77777777">
      <w:pPr>
        <w:rPr>
          <w:rFonts w:eastAsia="Calibri"/>
          <w:b/>
          <w:bCs/>
        </w:rPr>
      </w:pPr>
      <w:r w:rsidRPr="002D7673">
        <w:rPr>
          <w:rFonts w:eastAsia="Calibri"/>
          <w:b/>
          <w:bCs/>
        </w:rPr>
        <w:t>Vraag de lening binnen 8 weken</w:t>
      </w:r>
      <w:r w:rsidRPr="002D7673">
        <w:rPr>
          <w:rFonts w:eastAsia="Calibri"/>
          <w:b/>
          <w:bCs/>
          <w:color w:val="FF0000"/>
        </w:rPr>
        <w:t xml:space="preserve"> </w:t>
      </w:r>
      <w:r w:rsidRPr="002D7673">
        <w:rPr>
          <w:rFonts w:eastAsia="Calibri"/>
          <w:b/>
          <w:bCs/>
        </w:rPr>
        <w:t xml:space="preserve">aan bij </w:t>
      </w:r>
      <w:proofErr w:type="spellStart"/>
      <w:r w:rsidRPr="002D7673">
        <w:rPr>
          <w:rFonts w:eastAsia="Calibri"/>
          <w:b/>
          <w:bCs/>
        </w:rPr>
        <w:t>SVn</w:t>
      </w:r>
      <w:proofErr w:type="spellEnd"/>
    </w:p>
    <w:p w:rsidRPr="00E2213D" w:rsidR="003601A3" w:rsidP="002D7673" w:rsidRDefault="002D7673" w14:paraId="74A39C85" w14:textId="7B9212E3">
      <w:pPr>
        <w:rPr>
          <w:rFonts w:eastAsia="Calibri"/>
          <w:color w:val="000000"/>
        </w:rPr>
      </w:pPr>
      <w:r>
        <w:t>Om een lening aan te vragen, bezoekt u svn.nl/</w:t>
      </w:r>
      <w:proofErr w:type="spellStart"/>
      <w:r>
        <w:t>leningzoeker</w:t>
      </w:r>
      <w:proofErr w:type="spellEnd"/>
      <w:r>
        <w:t xml:space="preserve">. Vul de </w:t>
      </w:r>
      <w:proofErr w:type="spellStart"/>
      <w:r>
        <w:t>leningzoeker</w:t>
      </w:r>
      <w:proofErr w:type="spellEnd"/>
      <w:r>
        <w:t xml:space="preserve"> in en ga vervolgens naar het digitale aanvraagformulier voor de lening. Als u de lening niet binnen 8 weken aanvraagt, vervalt deze toewijzing.</w:t>
      </w:r>
      <w:r>
        <w:br/>
      </w:r>
    </w:p>
    <w:p w:rsidRPr="00E2213D" w:rsidR="003601A3" w:rsidP="003601A3" w:rsidRDefault="003601A3" w14:paraId="43B897BF" w14:textId="77777777">
      <w:pPr>
        <w:spacing w:line="276" w:lineRule="auto"/>
        <w:rPr>
          <w:rFonts w:eastAsia="Calibri" w:cstheme="minorHAnsi"/>
          <w:b/>
          <w:color w:val="000000"/>
        </w:rPr>
      </w:pPr>
      <w:r w:rsidRPr="00E2213D">
        <w:rPr>
          <w:rFonts w:eastAsia="Calibri" w:cstheme="minorHAnsi"/>
          <w:b/>
          <w:color w:val="000000"/>
        </w:rPr>
        <w:t>Rond uw aanvraag binnen 3 maanden af</w:t>
      </w:r>
    </w:p>
    <w:p w:rsidRPr="00E2213D" w:rsidR="003601A3" w:rsidP="003601A3" w:rsidRDefault="003601A3" w14:paraId="1BA256ED" w14:textId="77777777">
      <w:pPr>
        <w:spacing w:line="276" w:lineRule="auto"/>
        <w:rPr>
          <w:rFonts w:eastAsia="Calibri" w:cstheme="minorHAnsi"/>
        </w:rPr>
      </w:pPr>
      <w:r w:rsidRPr="00E2213D">
        <w:rPr>
          <w:rFonts w:eastAsia="Calibri" w:cstheme="minorHAnsi"/>
        </w:rPr>
        <w:t xml:space="preserve">Als uw aanvraag bij </w:t>
      </w:r>
      <w:proofErr w:type="spellStart"/>
      <w:r w:rsidRPr="00E2213D">
        <w:rPr>
          <w:rFonts w:eastAsia="Calibri" w:cstheme="minorHAnsi"/>
        </w:rPr>
        <w:t>SVn</w:t>
      </w:r>
      <w:proofErr w:type="spellEnd"/>
      <w:r w:rsidRPr="00E2213D">
        <w:rPr>
          <w:rFonts w:eastAsia="Calibri" w:cstheme="minorHAnsi"/>
        </w:rPr>
        <w:t xml:space="preserve"> binnen is, heeft u nog 3 maanden de tijd om uw aanvraag compleet te maken. Als uw aanvraag niet binnen 3 maanden compleet is en er geen lening tot stand is gekomen, is deze toewijzing niet meer geldig en beëindigt </w:t>
      </w:r>
      <w:proofErr w:type="spellStart"/>
      <w:r w:rsidRPr="00E2213D">
        <w:rPr>
          <w:rFonts w:eastAsia="Calibri" w:cstheme="minorHAnsi"/>
        </w:rPr>
        <w:t>SVn</w:t>
      </w:r>
      <w:proofErr w:type="spellEnd"/>
      <w:r w:rsidRPr="00E2213D">
        <w:rPr>
          <w:rFonts w:eastAsia="Calibri" w:cstheme="minorHAnsi"/>
        </w:rPr>
        <w:t xml:space="preserve"> uw aanvraag.</w:t>
      </w:r>
    </w:p>
    <w:p w:rsidRPr="00E2213D" w:rsidR="003601A3" w:rsidP="003601A3" w:rsidRDefault="003601A3" w14:paraId="3DED8216" w14:textId="77777777">
      <w:pPr>
        <w:spacing w:line="276" w:lineRule="auto"/>
        <w:rPr>
          <w:rFonts w:eastAsia="Calibri" w:cstheme="minorHAnsi"/>
        </w:rPr>
      </w:pPr>
    </w:p>
    <w:p w:rsidRPr="00E2213D" w:rsidR="003601A3" w:rsidP="003601A3" w:rsidRDefault="003601A3" w14:paraId="5BA4647A" w14:textId="77777777">
      <w:pPr>
        <w:spacing w:line="276" w:lineRule="auto"/>
        <w:rPr>
          <w:rFonts w:eastAsia="Calibri" w:cstheme="minorHAnsi"/>
          <w:b/>
        </w:rPr>
      </w:pPr>
      <w:proofErr w:type="spellStart"/>
      <w:r w:rsidRPr="00E2213D">
        <w:rPr>
          <w:rFonts w:eastAsia="Calibri" w:cstheme="minorHAnsi"/>
          <w:b/>
        </w:rPr>
        <w:t>SVn</w:t>
      </w:r>
      <w:proofErr w:type="spellEnd"/>
      <w:r w:rsidRPr="00E2213D">
        <w:rPr>
          <w:rFonts w:eastAsia="Calibri" w:cstheme="minorHAnsi"/>
          <w:b/>
        </w:rPr>
        <w:t xml:space="preserve"> regelt uw aanvraag verder met u</w:t>
      </w:r>
    </w:p>
    <w:p w:rsidR="002D7673" w:rsidP="003601A3" w:rsidRDefault="003601A3" w14:paraId="4CAF7808" w14:textId="2CC5B7F5">
      <w:pPr>
        <w:spacing w:line="276" w:lineRule="auto"/>
        <w:rPr>
          <w:rFonts w:eastAsia="Calibri" w:cstheme="minorHAnsi"/>
          <w:color w:val="000000"/>
        </w:rPr>
      </w:pPr>
      <w:proofErr w:type="spellStart"/>
      <w:r w:rsidRPr="00E2213D">
        <w:rPr>
          <w:rFonts w:eastAsia="Calibri" w:cstheme="minorHAnsi"/>
          <w:color w:val="000000"/>
        </w:rPr>
        <w:t>SVn</w:t>
      </w:r>
      <w:proofErr w:type="spellEnd"/>
      <w:r w:rsidRPr="00E2213D">
        <w:rPr>
          <w:rFonts w:eastAsia="Calibri" w:cstheme="minorHAnsi"/>
          <w:color w:val="000000"/>
        </w:rPr>
        <w:t xml:space="preserve"> controleert of u voldoet aan de voorwaarden voor een lening, onder andere door te kijken naar uw financiële situatie. Ook stelt </w:t>
      </w:r>
      <w:proofErr w:type="spellStart"/>
      <w:r w:rsidRPr="00E2213D">
        <w:rPr>
          <w:rFonts w:eastAsia="Calibri" w:cstheme="minorHAnsi"/>
          <w:color w:val="000000"/>
        </w:rPr>
        <w:t>SVn</w:t>
      </w:r>
      <w:proofErr w:type="spellEnd"/>
      <w:r w:rsidRPr="00E2213D">
        <w:rPr>
          <w:rFonts w:eastAsia="Calibri" w:cstheme="minorHAnsi"/>
          <w:color w:val="000000"/>
        </w:rPr>
        <w:t xml:space="preserve"> de definitieve hoogte van de lening vast. Dit bedrag is inclusief afsluitkosten </w:t>
      </w:r>
      <w:proofErr w:type="spellStart"/>
      <w:r w:rsidRPr="00E2213D">
        <w:rPr>
          <w:rFonts w:eastAsia="Calibri" w:cstheme="minorHAnsi"/>
          <w:color w:val="000000"/>
        </w:rPr>
        <w:t>SVn</w:t>
      </w:r>
      <w:proofErr w:type="spellEnd"/>
      <w:r w:rsidRPr="00E2213D">
        <w:rPr>
          <w:rFonts w:eastAsia="Calibri" w:cstheme="minorHAnsi"/>
          <w:color w:val="000000"/>
        </w:rPr>
        <w:t xml:space="preserve"> en borgtochtprovisie NHG. </w:t>
      </w:r>
      <w:proofErr w:type="spellStart"/>
      <w:r w:rsidRPr="00E2213D">
        <w:rPr>
          <w:rFonts w:eastAsia="Calibri" w:cstheme="minorHAnsi"/>
          <w:color w:val="000000"/>
        </w:rPr>
        <w:t>SVn</w:t>
      </w:r>
      <w:proofErr w:type="spellEnd"/>
      <w:r w:rsidRPr="00E2213D">
        <w:rPr>
          <w:rFonts w:eastAsia="Calibri" w:cstheme="minorHAnsi"/>
          <w:color w:val="000000"/>
        </w:rPr>
        <w:t xml:space="preserve"> stuurt u een offerte.</w:t>
      </w:r>
    </w:p>
    <w:p w:rsidR="001A171F" w:rsidP="003601A3" w:rsidRDefault="001A171F" w14:paraId="631D4274" w14:textId="77777777">
      <w:pPr>
        <w:spacing w:line="276" w:lineRule="auto"/>
        <w:rPr>
          <w:rFonts w:eastAsia="Calibri" w:cstheme="minorHAnsi"/>
          <w:color w:val="000000"/>
        </w:rPr>
      </w:pPr>
    </w:p>
    <w:p w:rsidRPr="00E2213D" w:rsidR="003601A3" w:rsidP="003601A3" w:rsidRDefault="003601A3" w14:paraId="504BEF55" w14:textId="77777777">
      <w:pPr>
        <w:spacing w:line="276" w:lineRule="auto"/>
        <w:rPr>
          <w:rFonts w:eastAsia="Calibri" w:cstheme="minorHAnsi"/>
          <w:b/>
          <w:color w:val="000000"/>
        </w:rPr>
      </w:pPr>
      <w:r w:rsidRPr="00E2213D">
        <w:rPr>
          <w:rFonts w:eastAsia="Calibri" w:cstheme="minorHAnsi"/>
          <w:b/>
          <w:color w:val="000000"/>
        </w:rPr>
        <w:t xml:space="preserve">Wijst </w:t>
      </w:r>
      <w:proofErr w:type="spellStart"/>
      <w:r w:rsidRPr="00E2213D">
        <w:rPr>
          <w:rFonts w:eastAsia="Calibri" w:cstheme="minorHAnsi"/>
          <w:b/>
          <w:color w:val="000000"/>
        </w:rPr>
        <w:t>SVn</w:t>
      </w:r>
      <w:proofErr w:type="spellEnd"/>
      <w:r w:rsidRPr="00E2213D">
        <w:rPr>
          <w:rFonts w:eastAsia="Calibri" w:cstheme="minorHAnsi"/>
          <w:b/>
          <w:color w:val="000000"/>
        </w:rPr>
        <w:t xml:space="preserve"> uw aanvraag af? Dan kunt u een klacht indienen bij </w:t>
      </w:r>
      <w:proofErr w:type="spellStart"/>
      <w:r w:rsidRPr="00E2213D">
        <w:rPr>
          <w:rFonts w:eastAsia="Calibri" w:cstheme="minorHAnsi"/>
          <w:b/>
          <w:color w:val="000000"/>
        </w:rPr>
        <w:t>SVn</w:t>
      </w:r>
      <w:proofErr w:type="spellEnd"/>
      <w:r w:rsidRPr="00E2213D">
        <w:rPr>
          <w:rFonts w:eastAsia="Calibri" w:cstheme="minorHAnsi"/>
          <w:b/>
          <w:color w:val="000000"/>
        </w:rPr>
        <w:t xml:space="preserve"> </w:t>
      </w:r>
    </w:p>
    <w:p w:rsidRPr="00E2213D" w:rsidR="003601A3" w:rsidP="003601A3" w:rsidRDefault="003601A3" w14:paraId="0C29677A" w14:textId="77777777">
      <w:pPr>
        <w:spacing w:line="276" w:lineRule="auto"/>
        <w:rPr>
          <w:rFonts w:eastAsia="Calibri" w:cstheme="minorHAnsi"/>
          <w:color w:val="000000"/>
        </w:rPr>
      </w:pPr>
      <w:r w:rsidRPr="00E2213D">
        <w:rPr>
          <w:rFonts w:eastAsia="Calibri" w:cstheme="minorHAnsi"/>
          <w:color w:val="000000"/>
        </w:rPr>
        <w:lastRenderedPageBreak/>
        <w:t xml:space="preserve">Voldoet u niet aan de voorwaarden van de lening? Dan krijgt u een afwijzingsbrief van </w:t>
      </w:r>
      <w:proofErr w:type="spellStart"/>
      <w:r w:rsidRPr="00E2213D">
        <w:rPr>
          <w:rFonts w:eastAsia="Calibri" w:cstheme="minorHAnsi"/>
          <w:color w:val="000000"/>
        </w:rPr>
        <w:t>SVn</w:t>
      </w:r>
      <w:proofErr w:type="spellEnd"/>
      <w:r w:rsidRPr="00E2213D">
        <w:rPr>
          <w:rFonts w:eastAsia="Calibri" w:cstheme="minorHAnsi"/>
          <w:color w:val="000000"/>
        </w:rPr>
        <w:t xml:space="preserve">. Bent u het hier niet mee eens? Laat u dit dan aan </w:t>
      </w:r>
      <w:proofErr w:type="spellStart"/>
      <w:r w:rsidRPr="00E2213D">
        <w:rPr>
          <w:rFonts w:eastAsia="Calibri" w:cstheme="minorHAnsi"/>
          <w:color w:val="000000"/>
        </w:rPr>
        <w:t>SVn</w:t>
      </w:r>
      <w:proofErr w:type="spellEnd"/>
      <w:r w:rsidRPr="00E2213D">
        <w:rPr>
          <w:rFonts w:eastAsia="Calibri" w:cstheme="minorHAnsi"/>
          <w:color w:val="000000"/>
        </w:rPr>
        <w:t xml:space="preserve"> weten door een klacht in te dienen. Ook is </w:t>
      </w:r>
      <w:proofErr w:type="spellStart"/>
      <w:r w:rsidRPr="00E2213D">
        <w:rPr>
          <w:rFonts w:eastAsia="Calibri" w:cstheme="minorHAnsi"/>
          <w:color w:val="000000"/>
        </w:rPr>
        <w:t>SVn</w:t>
      </w:r>
      <w:proofErr w:type="spellEnd"/>
      <w:r w:rsidRPr="00E2213D">
        <w:rPr>
          <w:rFonts w:eastAsia="Calibri" w:cstheme="minorHAnsi"/>
          <w:color w:val="000000"/>
        </w:rPr>
        <w:t xml:space="preserve"> aangesloten bij het KIFID (Klachteninstituut Financiële Dienstverlening).</w:t>
      </w:r>
    </w:p>
    <w:p w:rsidR="003601A3" w:rsidP="003601A3" w:rsidRDefault="003601A3" w14:paraId="2B736466" w14:textId="77777777">
      <w:pPr>
        <w:rPr>
          <w:color w:val="000000"/>
        </w:rPr>
      </w:pPr>
    </w:p>
    <w:p w:rsidRPr="007B22A5" w:rsidR="003601A3" w:rsidP="003601A3" w:rsidRDefault="003601A3" w14:paraId="04DF75EC" w14:textId="77777777">
      <w:pPr>
        <w:rPr>
          <w:b/>
        </w:rPr>
      </w:pPr>
      <w:r w:rsidRPr="007B22A5">
        <w:rPr>
          <w:b/>
        </w:rPr>
        <w:t>Bel of mail gerust als u vragen heeft</w:t>
      </w:r>
    </w:p>
    <w:p w:rsidR="003601A3" w:rsidP="003601A3" w:rsidRDefault="003601A3" w14:paraId="0BBBA28C" w14:textId="0CD8B78A">
      <w:pPr>
        <w:autoSpaceDE w:val="0"/>
        <w:autoSpaceDN w:val="0"/>
        <w:spacing w:after="240"/>
        <w:rPr>
          <w:szCs w:val="18"/>
        </w:rPr>
      </w:pPr>
      <w:r w:rsidRPr="00D30108">
        <w:t>Met vragen over deze brief kunt u contact opnemen met</w:t>
      </w:r>
      <w:r>
        <w:t xml:space="preserve"> </w:t>
      </w:r>
      <w:r>
        <w:rPr>
          <w:bCs/>
          <w:szCs w:val="18"/>
        </w:rPr>
        <w:t xml:space="preserve">Mariëlle Romonesco. U bereikt haar via </w:t>
      </w:r>
      <w:r w:rsidRPr="0092087C">
        <w:rPr>
          <w:szCs w:val="18"/>
        </w:rPr>
        <w:t>(0492) 58 78 13</w:t>
      </w:r>
      <w:r>
        <w:rPr>
          <w:szCs w:val="18"/>
        </w:rPr>
        <w:t xml:space="preserve"> of </w:t>
      </w:r>
      <w:hyperlink w:history="1" r:id="rId8">
        <w:r w:rsidRPr="004A160D">
          <w:rPr>
            <w:rStyle w:val="Hyperlink"/>
            <w:szCs w:val="18"/>
          </w:rPr>
          <w:t>m.romonesco@helmond.nl</w:t>
        </w:r>
      </w:hyperlink>
      <w:r>
        <w:rPr>
          <w:szCs w:val="18"/>
        </w:rPr>
        <w:t>.</w:t>
      </w:r>
    </w:p>
    <w:p w:rsidRPr="00387012" w:rsidR="00F72B9E" w:rsidP="00F72B9E" w:rsidRDefault="00F72B9E" w14:paraId="4B339F45" w14:textId="77777777">
      <w:pPr>
        <w:pStyle w:val="Geenafstand"/>
        <w:spacing w:line="260" w:lineRule="exact"/>
        <w:rPr>
          <w:rFonts w:ascii="Arial" w:hAnsi="Arial" w:cs="Arial"/>
          <w:sz w:val="20"/>
          <w:szCs w:val="20"/>
        </w:rPr>
      </w:pPr>
      <w:r w:rsidRPr="00387012">
        <w:rPr>
          <w:rFonts w:ascii="Arial" w:hAnsi="Arial" w:cs="Arial"/>
          <w:sz w:val="20"/>
          <w:szCs w:val="20"/>
        </w:rPr>
        <w:t>Met vriendelijke groet,</w:t>
      </w:r>
    </w:p>
    <w:p w:rsidRPr="00805F49" w:rsidR="00F72B9E" w:rsidP="00F72B9E" w:rsidRDefault="00F72B9E" w14:paraId="1671F46F" w14:textId="77777777">
      <w:pPr>
        <w:spacing w:line="276" w:lineRule="auto"/>
        <w:rPr>
          <w:rFonts w:cs="Arial"/>
        </w:rPr>
      </w:pPr>
      <w:r w:rsidRPr="00805F49">
        <w:rPr>
          <w:rFonts w:cs="Arial"/>
        </w:rPr>
        <w:t xml:space="preserve">namens burgemeester en wethouders van </w:t>
      </w:r>
      <w:bookmarkStart w:name="bL_3Agemeente_1" w:id="0"/>
      <w:r w:rsidRPr="00805F49">
        <w:rPr>
          <w:rFonts w:cs="Arial"/>
        </w:rPr>
        <w:t>Helmond</w:t>
      </w:r>
      <w:bookmarkEnd w:id="0"/>
      <w:r w:rsidRPr="00805F49">
        <w:rPr>
          <w:rFonts w:cs="Arial"/>
        </w:rPr>
        <w:t>,</w:t>
      </w:r>
    </w:p>
    <w:p w:rsidR="00F72B9E" w:rsidP="00F72B9E" w:rsidRDefault="00F72B9E" w14:paraId="2CBAFC0D" w14:textId="77777777">
      <w:pPr>
        <w:spacing w:line="276" w:lineRule="auto"/>
        <w:rPr>
          <w:rFonts w:cs="Arial"/>
        </w:rPr>
      </w:pPr>
    </w:p>
    <w:p w:rsidR="00F72B9E" w:rsidP="00F72B9E" w:rsidRDefault="00F72B9E" w14:paraId="1C643B44" w14:textId="77777777">
      <w:pPr>
        <w:spacing w:line="276" w:lineRule="auto"/>
        <w:rPr>
          <w:rFonts w:cs="Arial"/>
        </w:rPr>
      </w:pPr>
    </w:p>
    <w:p w:rsidRPr="00AD218F" w:rsidR="00F72B9E" w:rsidP="00F72B9E" w:rsidRDefault="00F72B9E" w14:paraId="4C42708D" w14:textId="77777777">
      <w:pPr>
        <w:spacing w:line="276" w:lineRule="auto"/>
        <w:rPr>
          <w:rFonts w:cs="Arial"/>
        </w:rPr>
      </w:pPr>
    </w:p>
    <w:p w:rsidR="00F72B9E" w:rsidP="00F72B9E" w:rsidRDefault="00F72B9E" w14:paraId="5B39327B" w14:textId="77777777">
      <w:pPr>
        <w:autoSpaceDE w:val="0"/>
        <w:autoSpaceDN w:val="0"/>
        <w:spacing w:line="276" w:lineRule="auto"/>
        <w:rPr>
          <w:rFonts w:cs="Arial"/>
        </w:rPr>
      </w:pPr>
      <w:r w:rsidRPr="00F72B9E">
        <w:rPr>
          <w:rFonts w:cs="Arial"/>
        </w:rPr>
        <w:t xml:space="preserve">Rob Pingen </w:t>
      </w:r>
    </w:p>
    <w:p w:rsidRPr="000B62FB" w:rsidR="00F72B9E" w:rsidP="00F72B9E" w:rsidRDefault="00F72B9E" w14:paraId="68399AFB" w14:textId="2136EE97">
      <w:pPr>
        <w:autoSpaceDE w:val="0"/>
        <w:autoSpaceDN w:val="0"/>
        <w:spacing w:line="276" w:lineRule="auto"/>
        <w:rPr>
          <w:rFonts w:cs="Arial"/>
        </w:rPr>
      </w:pPr>
      <w:r w:rsidRPr="00F72B9E">
        <w:rPr>
          <w:rFonts w:cs="Arial"/>
        </w:rPr>
        <w:t>Manager Stedelijk Beleid</w:t>
      </w:r>
      <w:r w:rsidRPr="000B62FB">
        <w:rPr>
          <w:rFonts w:cs="Arial"/>
        </w:rPr>
        <w:t> </w:t>
      </w:r>
    </w:p>
    <w:p w:rsidR="00F72B9E" w:rsidRDefault="00F72B9E" w14:paraId="64E8A05F" w14:textId="77777777">
      <w:bookmarkStart w:name="Start" w:id="1"/>
      <w:bookmarkEnd w:id="1"/>
    </w:p>
    <w:sdt>
      <w:sdtPr>
        <w:alias w:val="textElement"/>
        <w:tag w:val="{&quot;templafy&quot;:{&quot;assetId&quot;:&quot;638047194600445558&quot;,&quot;replaceOnUpdate&quot;:true,&quot;type&quot;:&quot;textElement&quot;,&quot;textElementPlaceholderName&quot;:&quot;TextElement4&quot;}}"/>
        <w:id w:val="1830711310"/>
        <w:placeholder>
          <w:docPart w:val="C60C10A76AD44FF2A8F675C42BA21246"/>
        </w:placeholder>
        <w:showingPlcHdr/>
      </w:sdtPr>
      <w:sdtContent>
        <w:p w:rsidR="003601A3" w:rsidRDefault="003601A3" w14:paraId="5F60D092" w14:textId="57602082">
          <w:r w:rsidRPr="00C8372E">
            <w:rPr>
              <w:rStyle w:val="Tekstvantijdelijkeaanduiding"/>
            </w:rPr>
            <w:t>Bezwaar zonder contactmoment</w:t>
          </w:r>
        </w:p>
      </w:sdtContent>
    </w:sdt>
    <w:sectPr w:rsidR="003601A3" w:rsidSect="00E629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552" w:right="851" w:bottom="1701" w:left="1418" w:header="708" w:footer="429" w:gutter="0"/>
      <w:paperSrc w:first="1" w:other="1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CDBB6" w14:textId="77777777" w:rsidR="00DB36E8" w:rsidRPr="00566FB1" w:rsidRDefault="00DB36E8" w:rsidP="00566FB1">
      <w:pPr>
        <w:pStyle w:val="Voettekst"/>
      </w:pPr>
    </w:p>
  </w:endnote>
  <w:endnote w:type="continuationSeparator" w:id="0">
    <w:p w14:paraId="076F86D0" w14:textId="77777777" w:rsidR="00DB36E8" w:rsidRPr="00566FB1" w:rsidRDefault="00DB36E8" w:rsidP="00566FB1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alias w:val="voetregel"/>
      <w:tag w:val=" mitBB ffe15e9abdb348e1b60c864a2ef44c0a "/>
      <w:id w:val="1390696045"/>
      <w15:color w:val="808080"/>
    </w:sdtPr>
    <w:sdtContent>
      <w:p w:rsidR="00BE1D1C" w:rsidP="00825B39" w:rsidRDefault="00000000" w14:paraId="5C01CC8C" w14:textId="77777777">
        <w:pPr>
          <w:pStyle w:val="Voettekst"/>
          <w:jc w:val="right"/>
          <w:rPr>
            <w:sz w:val="16"/>
          </w:rPr>
        </w:pPr>
        <w:sdt>
          <w:sdtPr>
            <w:rPr>
              <w:sz w:val="16"/>
            </w:rPr>
            <w:alias w:val="Auteur - Adres Adres regel 1"/>
            <w:tag w:val=" mitVV VVAF4068A1F3054A6C837F51CD21A40F76 "/>
            <w:id w:val="-483236782"/>
            <w15:color w:val="008000"/>
            <w15:appearance w15:val="hidden"/>
          </w:sdtPr>
          <w:sdtContent>
            <w:sdt>
              <w:sdtPr>
                <w:rPr>
                  <w:sz w:val="16"/>
                </w:rPr>
                <w:alias w:val="Auteur - Adres Adres regel 1"/>
                <w:tag w:val=" mitVV VVB3B0D827612C484C8AA7A8BB7DBAFDFD "/>
                <w:id w:val="1358006471"/>
                <w15:color w:val="008000"/>
              </w:sdtPr>
              <w:sdtContent>
                <w:r w:rsidR="0006433A">
                  <w:rPr>
                    <w:sz w:val="16"/>
                  </w:rPr>
                  <w:t xml:space="preserve">Auteur - Adres </w:t>
                </w:r>
                <w:proofErr w:type="spellStart"/>
                <w:r w:rsidR="0006433A">
                  <w:rPr>
                    <w:sz w:val="16"/>
                  </w:rPr>
                  <w:t>Adres</w:t>
                </w:r>
                <w:proofErr w:type="spellEnd"/>
                <w:r w:rsidR="0006433A">
                  <w:rPr>
                    <w:sz w:val="16"/>
                  </w:rPr>
                  <w:t xml:space="preserve"> regel 1</w:t>
                </w:r>
              </w:sdtContent>
            </w:sdt>
          </w:sdtContent>
        </w:sdt>
        <w:r w:rsidR="0006433A">
          <w:rPr>
            <w:sz w:val="16"/>
          </w:rPr>
          <w:t xml:space="preserve"> / tel. 14  0492 / fax: 0492-587400</w:t>
        </w:r>
      </w:p>
      <w:p w:rsidRPr="00881F2B" w:rsidR="00BE1D1C" w:rsidP="00825B39" w:rsidRDefault="0006433A" w14:paraId="4C110B39" w14:textId="77777777">
        <w:pPr>
          <w:pStyle w:val="Voettekst"/>
          <w:jc w:val="right"/>
          <w:rPr>
            <w:sz w:val="16"/>
            <w:lang w:val="fr-FR"/>
          </w:rPr>
        </w:pPr>
        <w:proofErr w:type="spellStart"/>
        <w:r>
          <w:rPr>
            <w:sz w:val="16"/>
            <w:lang w:val="fr-FR"/>
          </w:rPr>
          <w:t>Correspondentieadres</w:t>
        </w:r>
        <w:proofErr w:type="spellEnd"/>
        <w:r>
          <w:rPr>
            <w:sz w:val="16"/>
            <w:lang w:val="fr-FR"/>
          </w:rPr>
          <w:t>: Postbus 950 / 5700 AZ  / www.helmond.nl</w:t>
        </w:r>
      </w:p>
      <w:p w:rsidRPr="00825B39" w:rsidR="00BE1D1C" w:rsidP="00825B39" w:rsidRDefault="0006433A" w14:paraId="44E866EB" w14:textId="77777777">
        <w:pPr>
          <w:pStyle w:val="Voettekst"/>
          <w:jc w:val="right"/>
          <w:rPr>
            <w:sz w:val="16"/>
          </w:rPr>
        </w:pPr>
        <w:r>
          <w:rPr>
            <w:sz w:val="16"/>
          </w:rPr>
          <w:t xml:space="preserve">e-mail: gemeente@helmond.nl / Bankrelatie: </w:t>
        </w:r>
        <w:proofErr w:type="spellStart"/>
        <w:r>
          <w:rPr>
            <w:sz w:val="16"/>
          </w:rPr>
          <w:t>IBANnummer</w:t>
        </w:r>
        <w:proofErr w:type="spellEnd"/>
        <w:r>
          <w:rPr>
            <w:sz w:val="16"/>
          </w:rPr>
          <w:t xml:space="preserve"> NL 85 BNGH 0285 00 37 39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C177C" w:rsidR="00BE1D1C" w:rsidP="00825B39" w:rsidRDefault="00BE1D1C" w14:paraId="659DAEE0" w14:textId="1EE9DE25">
    <w:pPr>
      <w:pStyle w:val="Voettekst"/>
      <w:jc w:val="right"/>
      <w:rPr>
        <w:sz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lang w:val="en-US"/>
      </w:rPr>
      <w:alias w:val="textElement"/>
      <w:tag w:val="{&quot;templafy&quot;:{&quot;assetId&quot;:&quot;638029968105686651&quot;,&quot;replaceOnUpdate&quot;:false,&quot;type&quot;:&quot;textElement&quot;,&quot;textElementPlaceholderName&quot;:&quot;TextElement1&quot;}}"/>
      <w:id w:val="1841971200"/>
      <w:placeholder>
        <w:docPart w:val="7580D127A5F64F09AB8DBECBFB9F9A51"/>
      </w:placeholder>
    </w:sdtPr>
    <w:sdtContent>
      <w:p w:rsidRPr="007002EC" w:rsidR="00BE1D1C" w:rsidP="00825B39" w:rsidRDefault="007002EC" w14:paraId="302FE460" w14:textId="71DC98FA">
        <w:pPr>
          <w:pStyle w:val="Voettekst"/>
          <w:jc w:val="right"/>
          <w:rPr>
            <w:sz w:val="16"/>
            <w:lang w:val="en-US"/>
          </w:rPr>
        </w:pPr>
        <w:proofErr w:type="spellStart"/>
        <w:r>
          <w:rPr>
            <w:sz w:val="16"/>
            <w:lang w:val="en-US"/>
          </w:rPr>
          <w:t>Tekstelement</w:t>
        </w:r>
        <w:proofErr w:type="spellEnd"/>
        <w:r>
          <w:rPr>
            <w:sz w:val="16"/>
            <w:lang w:val="en-US"/>
          </w:rPr>
          <w:t xml:space="preserve"> </w:t>
        </w:r>
        <w:proofErr w:type="spellStart"/>
        <w:r>
          <w:rPr>
            <w:sz w:val="16"/>
            <w:lang w:val="en-US"/>
          </w:rPr>
          <w:t>voettekst</w:t>
        </w:r>
        <w:proofErr w:type="spell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1EE42" w14:textId="77777777" w:rsidR="00DB36E8" w:rsidRPr="00566FB1" w:rsidRDefault="00DB36E8" w:rsidP="00566FB1">
      <w:pPr>
        <w:pStyle w:val="Voettekst"/>
      </w:pPr>
    </w:p>
  </w:footnote>
  <w:footnote w:type="continuationSeparator" w:id="0">
    <w:p w14:paraId="3A585BCC" w14:textId="77777777" w:rsidR="00DB36E8" w:rsidRPr="00566FB1" w:rsidRDefault="00DB36E8" w:rsidP="00566FB1">
      <w:pPr>
        <w:pStyle w:val="Voettekst"/>
      </w:pP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alias w:val="Logo Helmond"/>
      <w:tag w:val=" mitBB 2e85af0490d949dcbd8e9b96bf99a433 "/>
      <w:id w:val="-343175227"/>
      <w15:color w:val="808080"/>
    </w:sdtPr>
    <w:sdtContent>
      <w:p w:rsidRPr="00BE31C5" w:rsidR="00BE1D1C" w:rsidP="00BE31C5" w:rsidRDefault="0006433A" w14:paraId="1622BD83" w14:textId="77777777">
        <w:r>
          <w:rPr>
            <w:noProof/>
          </w:rPr>
          <w:drawing>
            <wp:anchor distT="0" distB="0" distL="114300" distR="114300" simplePos="0" relativeHeight="251656704" behindDoc="0" locked="1" layoutInCell="1" allowOverlap="1" wp14:editId="3EFE9DCF" wp14:anchorId="008665DE">
              <wp:simplePos x="0" y="0"/>
              <wp:positionH relativeFrom="page">
                <wp:posOffset>3672205</wp:posOffset>
              </wp:positionH>
              <wp:positionV relativeFrom="page">
                <wp:posOffset>360045</wp:posOffset>
              </wp:positionV>
              <wp:extent cx="3344400" cy="590400"/>
              <wp:effectExtent l="0" t="0" r="0" b="635"/>
              <wp:wrapNone/>
              <wp:docPr id="1" name="Afbeelding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Afbeelding 1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44400" cy="59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177C" w:rsidRDefault="003C177C" w14:paraId="518FE3C0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177C" w:rsidRDefault="003C177C" w14:paraId="499D22D2" w14:textId="7777777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AE7"/>
    <w:rsid w:val="00005637"/>
    <w:rsid w:val="00015688"/>
    <w:rsid w:val="00025F28"/>
    <w:rsid w:val="000268F1"/>
    <w:rsid w:val="0006433A"/>
    <w:rsid w:val="000D370A"/>
    <w:rsid w:val="000F6EEB"/>
    <w:rsid w:val="0010791E"/>
    <w:rsid w:val="0011439A"/>
    <w:rsid w:val="0011504E"/>
    <w:rsid w:val="00116C89"/>
    <w:rsid w:val="00144788"/>
    <w:rsid w:val="00153BD1"/>
    <w:rsid w:val="00154EF7"/>
    <w:rsid w:val="001A171F"/>
    <w:rsid w:val="001A6AE7"/>
    <w:rsid w:val="001B3FD3"/>
    <w:rsid w:val="001C61DE"/>
    <w:rsid w:val="001C7C1F"/>
    <w:rsid w:val="00232D37"/>
    <w:rsid w:val="00243653"/>
    <w:rsid w:val="0024510A"/>
    <w:rsid w:val="00253555"/>
    <w:rsid w:val="002622D6"/>
    <w:rsid w:val="002749E1"/>
    <w:rsid w:val="002759E3"/>
    <w:rsid w:val="002B3F07"/>
    <w:rsid w:val="002D7673"/>
    <w:rsid w:val="002E1369"/>
    <w:rsid w:val="003266EC"/>
    <w:rsid w:val="00331FBC"/>
    <w:rsid w:val="00352154"/>
    <w:rsid w:val="003558D6"/>
    <w:rsid w:val="003601A3"/>
    <w:rsid w:val="00362367"/>
    <w:rsid w:val="00375954"/>
    <w:rsid w:val="003A5B28"/>
    <w:rsid w:val="003B20FE"/>
    <w:rsid w:val="003B522A"/>
    <w:rsid w:val="003C177C"/>
    <w:rsid w:val="003C260F"/>
    <w:rsid w:val="003D5822"/>
    <w:rsid w:val="003E7F42"/>
    <w:rsid w:val="003F48A0"/>
    <w:rsid w:val="00412530"/>
    <w:rsid w:val="00425215"/>
    <w:rsid w:val="004365A8"/>
    <w:rsid w:val="00437728"/>
    <w:rsid w:val="00466D11"/>
    <w:rsid w:val="004747C2"/>
    <w:rsid w:val="004A5DE5"/>
    <w:rsid w:val="004B7A04"/>
    <w:rsid w:val="004D380B"/>
    <w:rsid w:val="004D3D21"/>
    <w:rsid w:val="00502C91"/>
    <w:rsid w:val="0052105B"/>
    <w:rsid w:val="005237C9"/>
    <w:rsid w:val="00526E29"/>
    <w:rsid w:val="005279E5"/>
    <w:rsid w:val="00532B2F"/>
    <w:rsid w:val="0054581F"/>
    <w:rsid w:val="0055394A"/>
    <w:rsid w:val="00566FB1"/>
    <w:rsid w:val="0057367D"/>
    <w:rsid w:val="005764DB"/>
    <w:rsid w:val="005941A2"/>
    <w:rsid w:val="0059710E"/>
    <w:rsid w:val="005D4DF4"/>
    <w:rsid w:val="005E615F"/>
    <w:rsid w:val="005F48DF"/>
    <w:rsid w:val="005F74E8"/>
    <w:rsid w:val="00604D6E"/>
    <w:rsid w:val="00606A5B"/>
    <w:rsid w:val="00610C44"/>
    <w:rsid w:val="006177BD"/>
    <w:rsid w:val="006433F2"/>
    <w:rsid w:val="0069211E"/>
    <w:rsid w:val="006A4529"/>
    <w:rsid w:val="006D09ED"/>
    <w:rsid w:val="006F5413"/>
    <w:rsid w:val="007002EC"/>
    <w:rsid w:val="007027C6"/>
    <w:rsid w:val="00706A62"/>
    <w:rsid w:val="007116BF"/>
    <w:rsid w:val="0071551B"/>
    <w:rsid w:val="007253F1"/>
    <w:rsid w:val="0072643B"/>
    <w:rsid w:val="007327E8"/>
    <w:rsid w:val="0073446B"/>
    <w:rsid w:val="00750AD3"/>
    <w:rsid w:val="0076161F"/>
    <w:rsid w:val="00764557"/>
    <w:rsid w:val="00777FA4"/>
    <w:rsid w:val="00780C25"/>
    <w:rsid w:val="00792CD7"/>
    <w:rsid w:val="00797A8B"/>
    <w:rsid w:val="007B06A4"/>
    <w:rsid w:val="007C4E45"/>
    <w:rsid w:val="007D118E"/>
    <w:rsid w:val="007E7D3F"/>
    <w:rsid w:val="00837956"/>
    <w:rsid w:val="00840E2A"/>
    <w:rsid w:val="00853878"/>
    <w:rsid w:val="008B20F1"/>
    <w:rsid w:val="008B2B9B"/>
    <w:rsid w:val="008B5865"/>
    <w:rsid w:val="008B7E55"/>
    <w:rsid w:val="00905CEE"/>
    <w:rsid w:val="00911F82"/>
    <w:rsid w:val="00913A0F"/>
    <w:rsid w:val="00914624"/>
    <w:rsid w:val="00937660"/>
    <w:rsid w:val="00967F7F"/>
    <w:rsid w:val="009705CB"/>
    <w:rsid w:val="009708EB"/>
    <w:rsid w:val="0097184D"/>
    <w:rsid w:val="00976326"/>
    <w:rsid w:val="0099000B"/>
    <w:rsid w:val="009916D6"/>
    <w:rsid w:val="009973F8"/>
    <w:rsid w:val="009B44FE"/>
    <w:rsid w:val="009C6343"/>
    <w:rsid w:val="009D32D7"/>
    <w:rsid w:val="009D5EAC"/>
    <w:rsid w:val="009E68D2"/>
    <w:rsid w:val="009F0691"/>
    <w:rsid w:val="009F2B13"/>
    <w:rsid w:val="00A1289A"/>
    <w:rsid w:val="00A63052"/>
    <w:rsid w:val="00A7390F"/>
    <w:rsid w:val="00A77331"/>
    <w:rsid w:val="00A775AE"/>
    <w:rsid w:val="00A8724E"/>
    <w:rsid w:val="00A908D3"/>
    <w:rsid w:val="00AA2158"/>
    <w:rsid w:val="00AA2DD0"/>
    <w:rsid w:val="00AA6455"/>
    <w:rsid w:val="00AC244F"/>
    <w:rsid w:val="00AC7828"/>
    <w:rsid w:val="00AD676D"/>
    <w:rsid w:val="00B90F5A"/>
    <w:rsid w:val="00B976B3"/>
    <w:rsid w:val="00BB4B34"/>
    <w:rsid w:val="00BC698E"/>
    <w:rsid w:val="00BD4886"/>
    <w:rsid w:val="00BE1D1C"/>
    <w:rsid w:val="00C0522A"/>
    <w:rsid w:val="00C136D7"/>
    <w:rsid w:val="00C274BF"/>
    <w:rsid w:val="00C34E5A"/>
    <w:rsid w:val="00C54F64"/>
    <w:rsid w:val="00C562BE"/>
    <w:rsid w:val="00C76029"/>
    <w:rsid w:val="00C760DA"/>
    <w:rsid w:val="00C7638D"/>
    <w:rsid w:val="00C7726C"/>
    <w:rsid w:val="00C83D80"/>
    <w:rsid w:val="00C87C3B"/>
    <w:rsid w:val="00CA2A48"/>
    <w:rsid w:val="00CD0BB5"/>
    <w:rsid w:val="00CD4C4E"/>
    <w:rsid w:val="00CE6CDF"/>
    <w:rsid w:val="00CE6E6B"/>
    <w:rsid w:val="00CF5D9D"/>
    <w:rsid w:val="00D0058C"/>
    <w:rsid w:val="00D012F3"/>
    <w:rsid w:val="00D06EE7"/>
    <w:rsid w:val="00D12575"/>
    <w:rsid w:val="00D14F5A"/>
    <w:rsid w:val="00D263A2"/>
    <w:rsid w:val="00D378B0"/>
    <w:rsid w:val="00D73DBE"/>
    <w:rsid w:val="00D745BC"/>
    <w:rsid w:val="00D944BB"/>
    <w:rsid w:val="00DA6C79"/>
    <w:rsid w:val="00DB36E8"/>
    <w:rsid w:val="00DC5B89"/>
    <w:rsid w:val="00DF0615"/>
    <w:rsid w:val="00DF5FDE"/>
    <w:rsid w:val="00E272E7"/>
    <w:rsid w:val="00E42157"/>
    <w:rsid w:val="00E629D9"/>
    <w:rsid w:val="00E7074B"/>
    <w:rsid w:val="00E710D3"/>
    <w:rsid w:val="00EA6611"/>
    <w:rsid w:val="00EB42A4"/>
    <w:rsid w:val="00F068FC"/>
    <w:rsid w:val="00F127D4"/>
    <w:rsid w:val="00F13477"/>
    <w:rsid w:val="00F23E9A"/>
    <w:rsid w:val="00F271A6"/>
    <w:rsid w:val="00F52A12"/>
    <w:rsid w:val="00F666FB"/>
    <w:rsid w:val="00F726C3"/>
    <w:rsid w:val="00F72B9E"/>
    <w:rsid w:val="00F73223"/>
    <w:rsid w:val="00F870FA"/>
    <w:rsid w:val="00FC6D39"/>
    <w:rsid w:val="00FF3E88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A1CC5F"/>
  <w15:docId w15:val="{2EABF1D5-38EC-4148-8008-8174D3B8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3FD3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706A62"/>
    <w:pPr>
      <w:tabs>
        <w:tab w:val="center" w:pos="4536"/>
        <w:tab w:val="right" w:pos="9072"/>
      </w:tabs>
    </w:pPr>
    <w:rPr>
      <w:sz w:val="24"/>
    </w:rPr>
  </w:style>
  <w:style w:type="character" w:customStyle="1" w:styleId="VoettekstChar">
    <w:name w:val="Voettekst Char"/>
    <w:basedOn w:val="Standaardalinea-lettertype"/>
    <w:link w:val="Voettekst"/>
    <w:rsid w:val="00706A62"/>
    <w:rPr>
      <w:rFonts w:ascii="Arial" w:hAnsi="Arial"/>
      <w:sz w:val="24"/>
    </w:rPr>
  </w:style>
  <w:style w:type="paragraph" w:styleId="Koptekst">
    <w:name w:val="header"/>
    <w:basedOn w:val="Standaard"/>
    <w:link w:val="KoptekstChar"/>
    <w:rsid w:val="00706A6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706A62"/>
    <w:rPr>
      <w:rFonts w:ascii="Arial" w:hAnsi="Arial"/>
    </w:rPr>
  </w:style>
  <w:style w:type="table" w:styleId="Tabelraster">
    <w:name w:val="Table Grid"/>
    <w:basedOn w:val="Standaardtabel"/>
    <w:rsid w:val="00706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F068FC"/>
    <w:rPr>
      <w:color w:val="808080"/>
    </w:rPr>
  </w:style>
  <w:style w:type="paragraph" w:styleId="Ballontekst">
    <w:name w:val="Balloon Text"/>
    <w:basedOn w:val="Standaard"/>
    <w:link w:val="BallontekstChar"/>
    <w:semiHidden/>
    <w:unhideWhenUsed/>
    <w:rsid w:val="0013244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132447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3601A3"/>
    <w:rPr>
      <w:color w:val="0000FF" w:themeColor="hyperlink"/>
      <w:u w:val="single"/>
    </w:rPr>
  </w:style>
  <w:style w:type="paragraph" w:styleId="Geenafstand">
    <w:name w:val="No Spacing"/>
    <w:uiPriority w:val="1"/>
    <w:qFormat/>
    <w:rsid w:val="00F72B9E"/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romonesco@helmond.n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Brief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580D127A5F64F09AB8DBECBFB9F9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FE846-3FCC-426B-AA99-04CDF78E29D4}"/>
      </w:docPartPr>
      <w:docPartBody>
        <w:p w:rsidR="005446FD" w:rsidRDefault="004D3886">
          <w:r w:rsidRPr="006630F9">
            <w:rPr>
              <w:rStyle w:val="Tekstvantijdelijkeaanduiding"/>
            </w:rPr>
            <w:t>Tekstelement voettekst</w:t>
          </w:r>
        </w:p>
      </w:docPartBody>
    </w:docPart>
    <w:docPart>
      <w:docPartPr>
        <w:name w:val="C60C10A76AD44FF2A8F675C42BA2124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4B9E888-4F38-4B5E-8D40-5C77668DAF62}"/>
      </w:docPartPr>
      <w:docPartBody>
        <w:p w:rsidR="00FC4509" w:rsidRDefault="005446FD">
          <w:r w:rsidRPr="00C8372E">
            <w:rPr>
              <w:rStyle w:val="Tekstvantijdelijkeaanduiding"/>
            </w:rPr>
            <w:t>Bezwaar zonder contactmoment</w:t>
          </w:r>
        </w:p>
      </w:docPartBody>
    </w:docPart>
    <w:docPart>
      <w:docPartPr>
        <w:name w:val="5942D451549B4E9EB1A40AFEADDD0B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5BE98A-92AB-459D-AFC3-EAFB883D5E54}"/>
      </w:docPartPr>
      <w:docPartBody>
        <w:p w:rsidR="00FC4509" w:rsidRDefault="005446FD">
          <w:r w:rsidRPr="00C8372E">
            <w:rPr>
              <w:rStyle w:val="Tekstvantijdelijkeaanduiding"/>
            </w:rPr>
            <w:t>Datum</w:t>
          </w:r>
        </w:p>
      </w:docPartBody>
    </w:docPart>
    <w:docPart>
      <w:docPartPr>
        <w:name w:val="176370C61C5F448ABB04F1DC4A6967E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F84240-7EBD-4C73-B7A5-9174893D87CF}"/>
      </w:docPartPr>
      <w:docPartBody>
        <w:p w:rsidR="00FC4509" w:rsidRDefault="005446FD">
          <w:r w:rsidRPr="00C8372E">
            <w:rPr>
              <w:rStyle w:val="Tekstvantijdelijkeaanduiding"/>
            </w:rPr>
            <w:t>Zaaknummer</w:t>
          </w:r>
        </w:p>
      </w:docPartBody>
    </w:docPart>
    <w:docPart>
      <w:docPartPr>
        <w:name w:val="0EC4072309754A84948D5B91585CB39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2189735-3767-4989-BA94-E89D9236F87F}"/>
      </w:docPartPr>
      <w:docPartBody>
        <w:p w:rsidR="00FC4509" w:rsidRDefault="005446FD">
          <w:r w:rsidRPr="00C8372E">
            <w:rPr>
              <w:rStyle w:val="Tekstvantijdelijkeaanduiding"/>
            </w:rPr>
            <w:t>BedragLening</w:t>
          </w:r>
        </w:p>
      </w:docPartBody>
    </w:docPart>
    <w:docPart>
      <w:docPartPr>
        <w:name w:val="202A4C1B579B4330A3AB454E694F97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CAB19CB-1EEF-4554-8D42-9FD189DD61DC}"/>
      </w:docPartPr>
      <w:docPartBody>
        <w:p w:rsidR="000331D6" w:rsidRDefault="00FC4509">
          <w:r w:rsidRPr="008C3FF9">
            <w:rPr>
              <w:rStyle w:val="Tekstvantijdelijkeaanduiding"/>
            </w:rPr>
            <w:t>VoorvoegselAchternaam</w:t>
          </w:r>
        </w:p>
      </w:docPartBody>
    </w:docPart>
    <w:docPart>
      <w:docPartPr>
        <w:name w:val="3F2A99EEB67142D4BC0776936E0500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638C2E-96E5-444E-BDA2-4A8BFA5D85B1}"/>
      </w:docPartPr>
      <w:docPartBody>
        <w:p w:rsidR="000331D6" w:rsidRDefault="00FC4509">
          <w:r w:rsidRPr="008C3FF9">
            <w:rPr>
              <w:rStyle w:val="Tekstvantijdelijkeaanduiding"/>
            </w:rPr>
            <w:t>AchternaamAanvrager</w:t>
          </w:r>
        </w:p>
      </w:docPartBody>
    </w:docPart>
    <w:docPart>
      <w:docPartPr>
        <w:name w:val="3167FA8C37CD4A81AD7792E186CE45C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3B2E544-2F7D-454D-A5F9-3624E7EFBA7B}"/>
      </w:docPartPr>
      <w:docPartBody>
        <w:p w:rsidR="000331D6" w:rsidRDefault="00FC4509">
          <w:r w:rsidRPr="008C3FF9">
            <w:rPr>
              <w:rStyle w:val="Tekstvantijdelijkeaanduiding"/>
            </w:rPr>
            <w:t>PostcodeAanvrager</w:t>
          </w:r>
        </w:p>
      </w:docPartBody>
    </w:docPart>
    <w:docPart>
      <w:docPartPr>
        <w:name w:val="D07D800C3885469CBD09FC9AA6A710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A66EF29-7FF5-4601-AE5B-5E7B5ED0A93E}"/>
      </w:docPartPr>
      <w:docPartBody>
        <w:p w:rsidR="000331D6" w:rsidRDefault="00FC4509">
          <w:r w:rsidRPr="008C3FF9">
            <w:rPr>
              <w:rStyle w:val="Tekstvantijdelijkeaanduiding"/>
            </w:rPr>
            <w:t>HuisnummerAanvrager</w:t>
          </w:r>
        </w:p>
      </w:docPartBody>
    </w:docPart>
    <w:docPart>
      <w:docPartPr>
        <w:name w:val="FC3E438CA2234BE182B0F59E5BE46B2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C3B599-3ECA-4D4C-9407-3E59B3DB173C}"/>
      </w:docPartPr>
      <w:docPartBody>
        <w:p w:rsidR="000331D6" w:rsidRDefault="00FC4509">
          <w:r w:rsidRPr="008C3FF9">
            <w:rPr>
              <w:rStyle w:val="Tekstvantijdelijkeaanduiding"/>
            </w:rPr>
            <w:t>StraatOfProjectnaam</w:t>
          </w:r>
        </w:p>
      </w:docPartBody>
    </w:docPart>
    <w:docPart>
      <w:docPartPr>
        <w:name w:val="924E7E15216246258BDC6F4CAAF329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9F3EB11-DB81-4376-8023-CB12808D2B5D}"/>
      </w:docPartPr>
      <w:docPartBody>
        <w:p w:rsidR="000331D6" w:rsidRDefault="00FC4509">
          <w:r w:rsidRPr="008C3FF9">
            <w:rPr>
              <w:rStyle w:val="Tekstvantijdelijkeaanduiding"/>
            </w:rPr>
            <w:t>HuisOfBouwnummer</w:t>
          </w:r>
        </w:p>
      </w:docPartBody>
    </w:docPart>
    <w:docPart>
      <w:docPartPr>
        <w:name w:val="34A3EAAEE6CF4E4D8360AAD2300DF6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E73097-EFC2-4FFD-B17D-B4583FB2D014}"/>
      </w:docPartPr>
      <w:docPartBody>
        <w:p w:rsidR="000331D6" w:rsidRDefault="00FC4509">
          <w:r w:rsidRPr="008C3FF9">
            <w:rPr>
              <w:rStyle w:val="Tekstvantijdelijkeaanduiding"/>
            </w:rPr>
            <w:t>ToevoegingHuisnummer</w:t>
          </w:r>
        </w:p>
      </w:docPartBody>
    </w:docPart>
    <w:docPart>
      <w:docPartPr>
        <w:name w:val="25F5C511BF364AD48BC16D07B0F1B1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88C475-3D0D-4012-98A7-7E4E3DDEA81A}"/>
      </w:docPartPr>
      <w:docPartBody>
        <w:p w:rsidR="000331D6" w:rsidRDefault="00FC4509">
          <w:r w:rsidRPr="008C3FF9">
            <w:rPr>
              <w:rStyle w:val="Tekstvantijdelijkeaanduiding"/>
            </w:rPr>
            <w:t>PostcodeOnderpand</w:t>
          </w:r>
        </w:p>
      </w:docPartBody>
    </w:docPart>
    <w:docPart>
      <w:docPartPr>
        <w:name w:val="1E9E40C8BEEB425C93648EC413B9D6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4DA5056-7F47-47A3-8248-6104E2BC64BD}"/>
      </w:docPartPr>
      <w:docPartBody>
        <w:p w:rsidR="00A2679C" w:rsidRDefault="000331D6">
          <w:r w:rsidRPr="00F605E6">
            <w:rPr>
              <w:rStyle w:val="Tekstvantijdelijkeaanduiding"/>
            </w:rPr>
            <w:t>Tekstelement keuze NNPNP</w:t>
          </w:r>
        </w:p>
      </w:docPartBody>
    </w:docPart>
    <w:docPart>
      <w:docPartPr>
        <w:name w:val="3A5AEB679EF44F74A93C2991375178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7E127D-CD89-46A0-B92A-2CBC90710505}"/>
      </w:docPartPr>
      <w:docPartBody>
        <w:p w:rsidR="00230DB6" w:rsidRDefault="00254674">
          <w:r w:rsidRPr="00775336">
            <w:rPr>
              <w:rStyle w:val="Tekstvantijdelijkeaanduiding"/>
            </w:rPr>
            <w:t>HuisnummerToevoegingAanvrager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886"/>
    <w:rsid w:val="000331D6"/>
    <w:rsid w:val="00077C1B"/>
    <w:rsid w:val="00122EBC"/>
    <w:rsid w:val="00230DB6"/>
    <w:rsid w:val="00254674"/>
    <w:rsid w:val="00340EF4"/>
    <w:rsid w:val="004D3886"/>
    <w:rsid w:val="005446FD"/>
    <w:rsid w:val="00663ABF"/>
    <w:rsid w:val="008874B4"/>
    <w:rsid w:val="0099000B"/>
    <w:rsid w:val="00A2679C"/>
    <w:rsid w:val="00A52E2F"/>
    <w:rsid w:val="00C10C10"/>
    <w:rsid w:val="00C66D3E"/>
    <w:rsid w:val="00CD12B6"/>
    <w:rsid w:val="00DF5FDE"/>
    <w:rsid w:val="00FC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3886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5467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{"image":"{{UserProfile.Organisatie.Logo.Logo}}","shapeName":"Logo alle pagina's","width":"{{UserProfile.Organisatie.Logo.Width}}","height":"","namedSections":"","namedPages":"{{NamedPages.All}}","numberedSections":[],"leftOffset":"{{UserProfile.Organisatie.Logo.LeftOffset}}","horizontalRelativePosition":"{{HorizontalRelativePosition.Page}}","horizontalAlignment":"","topOffset":"{{UserProfile.Organisatie.Logo.TopOffset}}","verticalRelativePosition":"{{VerticalRelativePosition.Page}}","verticalAlignment":"","imageTextWrapping":"{{ImageTextWrapping.BehindText}}","rotation":"","color":"","disableUpdates":false,"type":"imageHeader"}],"enableDocumentContentUpdater":true,"version":"2.0"}]]></TemplafyTemplateConfiguration>
</file>

<file path=customXml/item2.xml><?xml version="1.0" encoding="utf-8"?>
<TemplafyFormConfiguration><![CDATA[{"formFields":[{"type":"textElementPlaceholder","name":"TextElement2","label":"Adressering","locked":false,"helpTexts":null,"spacing":null},{"type":"textElementPlaceholder","name":"TextElement1","label":"voettekst","locked":false,"helpTexts":null,"spacing":null},{"type":"textElementPlaceholder","name":"TextElement4","label":"Bezwaar zonder contact moment","locked":false,"helpTexts":null,"spacing":null},{"type":"textElementPlaceholder","name":"TextElement5","label":"ondertekening","locked":false,"helpTexts":null,"spacing":null},{"type":"heading","label":"Gegevens aanvraag","name":"GegevensAanvragerInBrief","helpTexts":null,"locked":false,"spacing":null},{"type":"textBox","label":"Zaaknummer","name":"Zaaknummer","helpTexts":null,"locked":false,"spacing":null,"defaultValue":"{{HostSystem.Zaaknummer}}","lines":1,"placeholder":"","required":true,"maxLength":null,"shareValue":true},{"type":"datePicker","label":"Datum","name":"Datum","helpTexts":null,"locked":false,"spacing":null,"required":true},{"type":"textBox","label":"Bedrag lening:","name":"BedragLening","helpTexts":null,"locked":false,"spacing":null,"defaultValue":null,"lines":1,"placeholder":"","required":true,"maxLength":null,"shareValue":false},{"type":"textBox","label":"Voorvoegsel achternaam","name":"VoorvoegselAchternaam","helpTexts":null,"locked":false,"spacing":{"after":"medium"},"defaultValue":"{{HostSystem.NP_VoorvoegselGeslachtsnaam}}","lines":1,"placeholder":"","required":false,"maxLength":null,"shareValue":true},{"type":"textBox","label":"Achternaam aanvrager","name":"AchternaamAanvrager","helpTexts":null,"locked":false,"spacing":null,"defaultValue":"{{HostSystem.NP_Geslachtsnaam}}","lines":1,"placeholder":"","required":true,"maxLength":null,"shareValue":false},{"type":"textBox","label":"Postcode aanvrager:","name":"PostcodeAanvrager","helpTexts":null,"locked":false,"spacing":null,"defaultValue":"{{HostSystem.NP_Postcode}}","lines":1,"placeholder":"","required":true,"maxLength":null,"shareValue":false},{"type":"textBox","label":"Huisnummer aanvrager:","name":"HuisnummerAanvrager","helpTexts":null,"locked":false,"spacing":null,"defaultValue":"{{HostSystem.NP_Nummer}}","lines":1,"placeholder":"","required":true,"maxLength":null,"shareValue":false},{"type":"textBox","label":"Huisnummer toevoeging aanvrager:","name":"HuisnummerToevoegingAanvrager","helpTexts":null,"locked":false,"spacing":null,"defaultValue":"{{HostSystem.NP_Huistoev}}","lines":1,"placeholder":"","required":false,"maxLength":null,"shareValue":false},{"type":"heading","label":"Gegevens onderpand","name":"GegevensOnderpand","helpTexts":null,"locked":false,"spacing":null},{"type":"textBox","label":"Straat- of projectnaam:","name":"StraatOfProjectnaam","helpTexts":null,"locked":false,"spacing":null,"defaultValue":null,"lines":1,"placeholder":"","required":true,"maxLength":null,"shareValue":false},{"type":"textBox","label":"Huis- of bouwnummer:","name":"HuisOfBouwnummer","helpTexts":null,"locked":false,"spacing":null,"defaultValue":null,"lines":1,"placeholder":"","required":true,"maxLength":null,"shareValue":false},{"type":"textBox","label":"Toevoeging huisnummer:","name":"ToevoegingHuisnummer","helpTexts":null,"locked":false,"spacing":null,"defaultValue":null,"lines":1,"placeholder":"","required":false,"maxLength":null,"shareValue":false},{"type":"textBox","label":"Postcode onderpand:","name":"PostcodeOnderpand","helpTexts":null,"locked":false,"spacing":null,"defaultValue":null,"lines":1,"placeholder":"","required":true,"maxLength":null,"shareValue":false}],"formDataEntries":[]}]]></TemplafyFormConfiguration>
</file>

<file path=customXml/itemProps1.xml><?xml version="1.0" encoding="utf-8"?>
<ds:datastoreItem xmlns:ds="http://schemas.openxmlformats.org/officeDocument/2006/customXml" ds:itemID="{BD71B417-04E1-4B53-819B-016ADAB20FA4}">
  <ds:schemaRefs/>
</ds:datastoreItem>
</file>

<file path=customXml/itemProps2.xml><?xml version="1.0" encoding="utf-8"?>
<ds:datastoreItem xmlns:ds="http://schemas.openxmlformats.org/officeDocument/2006/customXml" ds:itemID="{091A76EC-52E2-4EBD-9545-B8F94C3E62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Brief.dotm</Template>
  <TotalTime>155</TotalTime>
  <Pages>2</Pages>
  <Words>434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Helmond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RonnieP</dc:creator>
  <cp:keywords/>
  <dc:description/>
  <cp:lastModifiedBy>Puts, Ronnie</cp:lastModifiedBy>
  <cp:revision>16</cp:revision>
  <dcterms:created xsi:type="dcterms:W3CDTF">2022-11-02T12:53:00Z</dcterms:created>
  <dcterms:modified xsi:type="dcterms:W3CDTF">2025-01-16T13:08:00Z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MSIP_Label_809b38bc-0ed8-48ce-ab09-5250aa17f0d6_Enabled">
    <vt:lpwstr>true</vt:lpwstr>
  </op:property>
  <op:property fmtid="{D5CDD505-2E9C-101B-9397-08002B2CF9AE}" pid="3" name="MSIP_Label_809b38bc-0ed8-48ce-ab09-5250aa17f0d6_SetDate">
    <vt:lpwstr>2023-09-25T05:22:56Z</vt:lpwstr>
  </op:property>
  <op:property fmtid="{D5CDD505-2E9C-101B-9397-08002B2CF9AE}" pid="4" name="MSIP_Label_809b38bc-0ed8-48ce-ab09-5250aa17f0d6_Method">
    <vt:lpwstr>Standard</vt:lpwstr>
  </op:property>
  <op:property fmtid="{D5CDD505-2E9C-101B-9397-08002B2CF9AE}" pid="5" name="MSIP_Label_809b38bc-0ed8-48ce-ab09-5250aa17f0d6_Name">
    <vt:lpwstr>Public</vt:lpwstr>
  </op:property>
  <op:property fmtid="{D5CDD505-2E9C-101B-9397-08002B2CF9AE}" pid="6" name="MSIP_Label_809b38bc-0ed8-48ce-ab09-5250aa17f0d6_SiteId">
    <vt:lpwstr>7f263ce8-b129-4c08-b21c-36d0ebea0d03</vt:lpwstr>
  </op:property>
  <op:property fmtid="{D5CDD505-2E9C-101B-9397-08002B2CF9AE}" pid="7" name="MSIP_Label_809b38bc-0ed8-48ce-ab09-5250aa17f0d6_ActionId">
    <vt:lpwstr>21080945-a377-4c53-afab-db6f348212d9</vt:lpwstr>
  </op:property>
  <op:property fmtid="{D5CDD505-2E9C-101B-9397-08002B2CF9AE}" pid="8" name="MSIP_Label_809b38bc-0ed8-48ce-ab09-5250aa17f0d6_ContentBits">
    <vt:lpwstr>0</vt:lpwstr>
  </op:property>
</op:Properties>
</file>